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3FE2" w:rsidP="00CB3FE2" w:rsidRDefault="00CB3FE2" w14:paraId="36089FDC" w14:textId="06E94058">
      <w:pPr>
        <w:pStyle w:val="BpSTitle"/>
      </w:pPr>
      <w:r>
        <w:t>11270</w:t>
      </w:r>
    </w:p>
    <w:p w:rsidR="00CB3FE2" w:rsidP="00CB3FE2" w:rsidRDefault="00CB3FE2" w14:paraId="03E99178" w14:textId="77777777">
      <w:pPr>
        <w:pStyle w:val="BpSTitle"/>
      </w:pPr>
      <w:r>
        <w:t>Inter-Mountain Basins Semi-Desert Shrub-Steppe</w:t>
      </w:r>
    </w:p>
    <w:p w:rsidR="00CB3FE2" w:rsidP="00CB3FE2" w:rsidRDefault="00CB3FE2" w14:paraId="327E5434" w14:textId="23B9FBAB">
      <w:r>
        <w:t xmlns:w="http://schemas.openxmlformats.org/wordprocessingml/2006/main">BpS Model/Description Version: Aug. 2020</w:t>
      </w:r>
      <w:r>
        <w:tab/>
      </w:r>
      <w:r>
        <w:tab/>
      </w:r>
      <w:r>
        <w:tab/>
      </w:r>
      <w:r>
        <w:tab/>
      </w:r>
      <w:r>
        <w:tab/>
      </w:r>
      <w:r>
        <w:tab/>
      </w:r>
      <w:r>
        <w:tab/>
      </w:r>
    </w:p>
    <w:p w:rsidR="00CB3FE2" w:rsidP="00CB3FE2" w:rsidRDefault="00CB3FE2" w14:paraId="33711DC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920"/>
        <w:gridCol w:w="2784"/>
      </w:tblGrid>
      <w:tr w:rsidRPr="00CB3FE2" w:rsidR="00CB3FE2" w:rsidTr="00CB3FE2" w14:paraId="76D59586" w14:textId="77777777">
        <w:tc>
          <w:tcPr>
            <w:tcW w:w="1584" w:type="dxa"/>
            <w:tcBorders>
              <w:top w:val="single" w:color="auto" w:sz="2" w:space="0"/>
              <w:left w:val="single" w:color="auto" w:sz="12" w:space="0"/>
              <w:bottom w:val="single" w:color="000000" w:sz="12" w:space="0"/>
            </w:tcBorders>
            <w:shd w:val="clear" w:color="auto" w:fill="auto"/>
          </w:tcPr>
          <w:p w:rsidRPr="00CB3FE2" w:rsidR="00CB3FE2" w:rsidP="00815A51" w:rsidRDefault="00CB3FE2" w14:paraId="1590B27D" w14:textId="77777777">
            <w:pPr>
              <w:rPr>
                <w:b/>
                <w:bCs/>
              </w:rPr>
            </w:pPr>
            <w:r w:rsidRPr="00CB3FE2">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CB3FE2" w:rsidR="00CB3FE2" w:rsidP="00815A51" w:rsidRDefault="00CB3FE2" w14:paraId="6B1C32A9"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CB3FE2" w:rsidR="00CB3FE2" w:rsidP="00815A51" w:rsidRDefault="00CB3FE2" w14:paraId="33D061A6" w14:textId="77777777">
            <w:pPr>
              <w:rPr>
                <w:b/>
                <w:bCs/>
              </w:rPr>
            </w:pPr>
            <w:r w:rsidRPr="00CB3FE2">
              <w:rPr>
                <w:b/>
                <w:bCs/>
              </w:rPr>
              <w:t>Reviewers</w:t>
            </w:r>
          </w:p>
        </w:tc>
        <w:tc>
          <w:tcPr>
            <w:tcW w:w="2784" w:type="dxa"/>
            <w:tcBorders>
              <w:top w:val="single" w:color="auto" w:sz="2" w:space="0"/>
              <w:bottom w:val="single" w:color="000000" w:sz="12" w:space="0"/>
            </w:tcBorders>
            <w:shd w:val="clear" w:color="auto" w:fill="auto"/>
          </w:tcPr>
          <w:p w:rsidRPr="00CB3FE2" w:rsidR="00CB3FE2" w:rsidP="00815A51" w:rsidRDefault="00CB3FE2" w14:paraId="5C3EF8A4" w14:textId="77777777">
            <w:pPr>
              <w:rPr>
                <w:b/>
                <w:bCs/>
              </w:rPr>
            </w:pPr>
          </w:p>
        </w:tc>
      </w:tr>
      <w:tr w:rsidRPr="00CB3FE2" w:rsidR="00CB3FE2" w:rsidTr="00CB3FE2" w14:paraId="4831F80B" w14:textId="77777777">
        <w:tc>
          <w:tcPr>
            <w:tcW w:w="1584" w:type="dxa"/>
            <w:tcBorders>
              <w:top w:val="single" w:color="000000" w:sz="12" w:space="0"/>
              <w:left w:val="single" w:color="auto" w:sz="12" w:space="0"/>
            </w:tcBorders>
            <w:shd w:val="clear" w:color="auto" w:fill="auto"/>
          </w:tcPr>
          <w:p w:rsidRPr="00CB3FE2" w:rsidR="00CB3FE2" w:rsidP="00815A51" w:rsidRDefault="00CB3FE2" w14:paraId="7AD62FBC" w14:textId="77777777">
            <w:pPr>
              <w:rPr>
                <w:bCs/>
              </w:rPr>
            </w:pPr>
            <w:r w:rsidRPr="00CB3FE2">
              <w:rPr>
                <w:bCs/>
              </w:rPr>
              <w:t xml:space="preserve">Mike </w:t>
            </w:r>
            <w:proofErr w:type="spellStart"/>
            <w:r w:rsidRPr="00CB3FE2">
              <w:rPr>
                <w:bCs/>
              </w:rPr>
              <w:t>Babler</w:t>
            </w:r>
            <w:proofErr w:type="spellEnd"/>
          </w:p>
        </w:tc>
        <w:tc>
          <w:tcPr>
            <w:tcW w:w="2040" w:type="dxa"/>
            <w:tcBorders>
              <w:top w:val="single" w:color="000000" w:sz="12" w:space="0"/>
              <w:right w:val="single" w:color="000000" w:sz="12" w:space="0"/>
            </w:tcBorders>
            <w:shd w:val="clear" w:color="auto" w:fill="auto"/>
          </w:tcPr>
          <w:p w:rsidRPr="00CB3FE2" w:rsidR="00CB3FE2" w:rsidP="00815A51" w:rsidRDefault="00CB3FE2" w14:paraId="05F23B75" w14:textId="77777777">
            <w:r w:rsidRPr="00CB3FE2">
              <w:t>mbabler@tnc.org</w:t>
            </w:r>
          </w:p>
        </w:tc>
        <w:tc>
          <w:tcPr>
            <w:tcW w:w="1920" w:type="dxa"/>
            <w:tcBorders>
              <w:top w:val="single" w:color="000000" w:sz="12" w:space="0"/>
              <w:left w:val="single" w:color="000000" w:sz="12" w:space="0"/>
            </w:tcBorders>
            <w:shd w:val="clear" w:color="auto" w:fill="auto"/>
          </w:tcPr>
          <w:p w:rsidRPr="00CB3FE2" w:rsidR="00CB3FE2" w:rsidP="00815A51" w:rsidRDefault="00CB3FE2" w14:paraId="38DFAA3B" w14:textId="77777777">
            <w:r w:rsidRPr="00CB3FE2">
              <w:t xml:space="preserve">Vic </w:t>
            </w:r>
            <w:proofErr w:type="spellStart"/>
            <w:r w:rsidRPr="00CB3FE2">
              <w:t>Ecklund</w:t>
            </w:r>
            <w:proofErr w:type="spellEnd"/>
          </w:p>
        </w:tc>
        <w:tc>
          <w:tcPr>
            <w:tcW w:w="2784" w:type="dxa"/>
            <w:tcBorders>
              <w:top w:val="single" w:color="000000" w:sz="12" w:space="0"/>
            </w:tcBorders>
            <w:shd w:val="clear" w:color="auto" w:fill="auto"/>
          </w:tcPr>
          <w:p w:rsidRPr="00CB3FE2" w:rsidR="00CB3FE2" w:rsidP="00815A51" w:rsidRDefault="00CB3FE2" w14:paraId="77927225" w14:textId="77777777">
            <w:r w:rsidRPr="00CB3FE2">
              <w:t>vecklund@csu.org</w:t>
            </w:r>
          </w:p>
        </w:tc>
      </w:tr>
      <w:tr w:rsidRPr="00CB3FE2" w:rsidR="00CB3FE2" w:rsidTr="00CB3FE2" w14:paraId="5290BF22" w14:textId="77777777">
        <w:tc>
          <w:tcPr>
            <w:tcW w:w="1584" w:type="dxa"/>
            <w:tcBorders>
              <w:left w:val="single" w:color="auto" w:sz="12" w:space="0"/>
            </w:tcBorders>
            <w:shd w:val="clear" w:color="auto" w:fill="auto"/>
          </w:tcPr>
          <w:p w:rsidRPr="00CB3FE2" w:rsidR="00CB3FE2" w:rsidP="00815A51" w:rsidRDefault="00CB3FE2" w14:paraId="4005888D" w14:textId="77777777">
            <w:pPr>
              <w:rPr>
                <w:bCs/>
              </w:rPr>
            </w:pPr>
            <w:r w:rsidRPr="00CB3FE2">
              <w:rPr>
                <w:bCs/>
              </w:rPr>
              <w:t>None</w:t>
            </w:r>
          </w:p>
        </w:tc>
        <w:tc>
          <w:tcPr>
            <w:tcW w:w="2040" w:type="dxa"/>
            <w:tcBorders>
              <w:right w:val="single" w:color="000000" w:sz="12" w:space="0"/>
            </w:tcBorders>
            <w:shd w:val="clear" w:color="auto" w:fill="auto"/>
          </w:tcPr>
          <w:p w:rsidRPr="00CB3FE2" w:rsidR="00CB3FE2" w:rsidP="00815A51" w:rsidRDefault="00CB3FE2" w14:paraId="2F5458CC" w14:textId="77777777">
            <w:r w:rsidRPr="00CB3FE2">
              <w:t>None</w:t>
            </w:r>
          </w:p>
        </w:tc>
        <w:tc>
          <w:tcPr>
            <w:tcW w:w="1920" w:type="dxa"/>
            <w:tcBorders>
              <w:left w:val="single" w:color="000000" w:sz="12" w:space="0"/>
            </w:tcBorders>
            <w:shd w:val="clear" w:color="auto" w:fill="auto"/>
          </w:tcPr>
          <w:p w:rsidRPr="00CB3FE2" w:rsidR="00CB3FE2" w:rsidP="00815A51" w:rsidRDefault="00CB3FE2" w14:paraId="51DF6034" w14:textId="77777777">
            <w:r w:rsidRPr="00CB3FE2">
              <w:t xml:space="preserve">Chuck </w:t>
            </w:r>
            <w:proofErr w:type="spellStart"/>
            <w:r w:rsidRPr="00CB3FE2">
              <w:t>Kostecka</w:t>
            </w:r>
            <w:proofErr w:type="spellEnd"/>
          </w:p>
        </w:tc>
        <w:tc>
          <w:tcPr>
            <w:tcW w:w="2784" w:type="dxa"/>
            <w:shd w:val="clear" w:color="auto" w:fill="auto"/>
          </w:tcPr>
          <w:p w:rsidRPr="00CB3FE2" w:rsidR="00CB3FE2" w:rsidP="00815A51" w:rsidRDefault="00CB3FE2" w14:paraId="017A796B" w14:textId="77777777">
            <w:r w:rsidRPr="00CB3FE2">
              <w:t>kostecka@webaccess.net</w:t>
            </w:r>
          </w:p>
        </w:tc>
      </w:tr>
      <w:tr w:rsidRPr="00CB3FE2" w:rsidR="00CB3FE2" w:rsidTr="00CB3FE2" w14:paraId="35278635" w14:textId="77777777">
        <w:tc>
          <w:tcPr>
            <w:tcW w:w="1584" w:type="dxa"/>
            <w:tcBorders>
              <w:left w:val="single" w:color="auto" w:sz="12" w:space="0"/>
              <w:bottom w:val="single" w:color="auto" w:sz="2" w:space="0"/>
            </w:tcBorders>
            <w:shd w:val="clear" w:color="auto" w:fill="auto"/>
          </w:tcPr>
          <w:p w:rsidRPr="00CB3FE2" w:rsidR="00CB3FE2" w:rsidP="00815A51" w:rsidRDefault="00CB3FE2" w14:paraId="16015D36" w14:textId="77777777">
            <w:pPr>
              <w:rPr>
                <w:bCs/>
              </w:rPr>
            </w:pPr>
            <w:r w:rsidRPr="00CB3FE2">
              <w:rPr>
                <w:bCs/>
              </w:rPr>
              <w:t>None</w:t>
            </w:r>
          </w:p>
        </w:tc>
        <w:tc>
          <w:tcPr>
            <w:tcW w:w="2040" w:type="dxa"/>
            <w:tcBorders>
              <w:right w:val="single" w:color="000000" w:sz="12" w:space="0"/>
            </w:tcBorders>
            <w:shd w:val="clear" w:color="auto" w:fill="auto"/>
          </w:tcPr>
          <w:p w:rsidRPr="00CB3FE2" w:rsidR="00CB3FE2" w:rsidP="00815A51" w:rsidRDefault="00CB3FE2" w14:paraId="4D61A819" w14:textId="77777777">
            <w:r w:rsidRPr="00CB3FE2">
              <w:t>None</w:t>
            </w:r>
          </w:p>
        </w:tc>
        <w:tc>
          <w:tcPr>
            <w:tcW w:w="1920" w:type="dxa"/>
            <w:tcBorders>
              <w:left w:val="single" w:color="000000" w:sz="12" w:space="0"/>
              <w:bottom w:val="single" w:color="auto" w:sz="2" w:space="0"/>
            </w:tcBorders>
            <w:shd w:val="clear" w:color="auto" w:fill="auto"/>
          </w:tcPr>
          <w:p w:rsidRPr="00CB3FE2" w:rsidR="00CB3FE2" w:rsidP="00815A51" w:rsidRDefault="00CB3FE2" w14:paraId="367AABDD" w14:textId="77777777">
            <w:r w:rsidRPr="00CB3FE2">
              <w:t>None</w:t>
            </w:r>
          </w:p>
        </w:tc>
        <w:tc>
          <w:tcPr>
            <w:tcW w:w="2784" w:type="dxa"/>
            <w:shd w:val="clear" w:color="auto" w:fill="auto"/>
          </w:tcPr>
          <w:p w:rsidRPr="00CB3FE2" w:rsidR="00CB3FE2" w:rsidP="00815A51" w:rsidRDefault="00CB3FE2" w14:paraId="1B1FFC87" w14:textId="77777777">
            <w:r w:rsidRPr="00CB3FE2">
              <w:t>None</w:t>
            </w:r>
          </w:p>
        </w:tc>
      </w:tr>
    </w:tbl>
    <w:p w:rsidR="00CB3FE2" w:rsidP="00CB3FE2" w:rsidRDefault="00CB3FE2" w14:paraId="48547DD0" w14:textId="77777777"/>
    <w:p w:rsidR="00AD51CB" w:rsidP="00CB3FE2" w:rsidRDefault="00AD51CB" w14:paraId="115C4016" w14:textId="5239BFCF">
      <w:pPr>
        <w:pStyle w:val="InfoPara"/>
      </w:pPr>
      <w:r>
        <w:t xml:space="preserve">Reviewer: </w:t>
      </w:r>
      <w:r w:rsidRPr="00AD51CB">
        <w:rPr>
          <w:b w:val="0"/>
        </w:rPr>
        <w:t>Kori Blankenship</w:t>
      </w:r>
    </w:p>
    <w:p w:rsidR="00CB3FE2" w:rsidP="00CB3FE2" w:rsidRDefault="00CB3FE2" w14:paraId="6C6B773E" w14:textId="3A05F386">
      <w:pPr>
        <w:pStyle w:val="InfoPara"/>
      </w:pPr>
      <w:r>
        <w:t>Vegetation Type</w:t>
      </w:r>
    </w:p>
    <w:p w:rsidR="00CB3FE2" w:rsidP="00CB3FE2" w:rsidRDefault="003733C0" w14:paraId="71CA67D4" w14:textId="483F3DE3">
      <w:r w:rsidRPr="003733C0">
        <w:t>Steppe/Savanna</w:t>
      </w:r>
      <w:bookmarkStart w:name="_GoBack" w:id="0"/>
      <w:bookmarkEnd w:id="0"/>
    </w:p>
    <w:p w:rsidR="00CB3FE2" w:rsidP="00CB3FE2" w:rsidRDefault="00CB3FE2" w14:paraId="7CFE15D7" w14:textId="7A6DA725">
      <w:pPr>
        <w:pStyle w:val="InfoPara"/>
      </w:pPr>
      <w:r>
        <w:t>Map Zone</w:t>
      </w:r>
    </w:p>
    <w:p w:rsidR="00CB3FE2" w:rsidP="00CB3FE2" w:rsidRDefault="00CB3FE2" w14:paraId="3A98D39D" w14:textId="77777777">
      <w:r>
        <w:t>28</w:t>
      </w:r>
    </w:p>
    <w:p w:rsidR="00CB3FE2" w:rsidP="00CB3FE2" w:rsidRDefault="00CB3FE2" w14:paraId="13FB0747" w14:textId="77777777">
      <w:pPr>
        <w:pStyle w:val="InfoPara"/>
      </w:pPr>
      <w:r>
        <w:t>Geographic Range</w:t>
      </w:r>
    </w:p>
    <w:p w:rsidR="00CB3FE2" w:rsidP="00CB3FE2" w:rsidRDefault="00CB3FE2" w14:paraId="2052EF15" w14:textId="49F5A417">
      <w:r>
        <w:t xml:space="preserve">This </w:t>
      </w:r>
      <w:r w:rsidR="00F91E56">
        <w:t>Biophysical Setting (</w:t>
      </w:r>
      <w:r w:rsidR="00AD51CB">
        <w:t>BpS</w:t>
      </w:r>
      <w:r w:rsidR="00F91E56">
        <w:t>)</w:t>
      </w:r>
      <w:r>
        <w:t xml:space="preserve"> occurs throughout the Intermountain West from the western Great Basin to the northern Rocky Mountains and Colorado Plateau.</w:t>
      </w:r>
    </w:p>
    <w:p w:rsidR="00CB3FE2" w:rsidP="00CB3FE2" w:rsidRDefault="00CB3FE2" w14:paraId="28AACCA0" w14:textId="77777777">
      <w:pPr>
        <w:pStyle w:val="InfoPara"/>
      </w:pPr>
      <w:r>
        <w:t>Biophysical Site Description</w:t>
      </w:r>
    </w:p>
    <w:p w:rsidR="00CB3FE2" w:rsidP="00CB3FE2" w:rsidRDefault="00CB3FE2" w14:paraId="3B78E15B" w14:textId="5BB22209">
      <w:r>
        <w:t>Found at elevations ranging from 300m up to 2</w:t>
      </w:r>
      <w:r w:rsidR="009E5C0F">
        <w:t>,</w:t>
      </w:r>
      <w:r>
        <w:t>500m (1</w:t>
      </w:r>
      <w:r w:rsidR="009E5C0F">
        <w:t>,</w:t>
      </w:r>
      <w:r>
        <w:t>000-8</w:t>
      </w:r>
      <w:r w:rsidR="009E5C0F">
        <w:t>,</w:t>
      </w:r>
      <w:r>
        <w:t>250ft). The climate where this system occurs is generally hot in summers and cold in winters with low annual precipitation, ranging from 18-40cm and high inter-annual variation. This system primarily occurs on deep-soiled to stony flats, ridges, nearly flat ridgetops</w:t>
      </w:r>
      <w:r w:rsidR="00F91E56">
        <w:t>,</w:t>
      </w:r>
      <w:r>
        <w:t xml:space="preserve"> and mountain slopes. In general</w:t>
      </w:r>
      <w:r w:rsidR="00F91E56">
        <w:t>,</w:t>
      </w:r>
      <w:r>
        <w:t xml:space="preserve"> this system shows an affinity for mild topography, fine soils</w:t>
      </w:r>
      <w:r w:rsidR="00F91E56">
        <w:t>,</w:t>
      </w:r>
      <w:r>
        <w:t xml:space="preserve"> and some source of subsurface moisture. Much of the precipitation falls as snow, and growing-season drought is characteristic. Temperatures are continental with large annual and diurnal variation. Sites are generally alluvial fans and flats with moderate to deep soils. Some sites can be flat, poorly drained</w:t>
      </w:r>
      <w:r w:rsidR="00F91E56">
        <w:t>,</w:t>
      </w:r>
      <w:r>
        <w:t xml:space="preserve"> and intermittently flooded with a shallow or perched water table often within </w:t>
      </w:r>
      <w:r w:rsidR="00F91E56">
        <w:t>1m</w:t>
      </w:r>
      <w:r>
        <w:t xml:space="preserve"> depth (West 1983).</w:t>
      </w:r>
    </w:p>
    <w:p w:rsidR="00CB3FE2" w:rsidP="00CB3FE2" w:rsidRDefault="00CB3FE2" w14:paraId="276A219F" w14:textId="77777777">
      <w:pPr>
        <w:pStyle w:val="InfoPara"/>
      </w:pPr>
      <w:r>
        <w:t>Vegetation Description</w:t>
      </w:r>
    </w:p>
    <w:p w:rsidR="00CB3FE2" w:rsidP="00CB3FE2" w:rsidRDefault="00CB3FE2" w14:paraId="2D98A821" w14:textId="165E0D11">
      <w:r>
        <w:t xml:space="preserve">This semi-arid shrub-steppe is typically dominated by grasses at &gt;25% cover. The general aspect of occurrences may be either open shrubland with patchy grasses or patchy open herbaceous layer. Disturbance may be important in maintaining the woody component. </w:t>
      </w:r>
      <w:proofErr w:type="spellStart"/>
      <w:r>
        <w:t>Microphytic</w:t>
      </w:r>
      <w:proofErr w:type="spellEnd"/>
      <w:r>
        <w:t xml:space="preserve"> crust is very important in some stands. The plant associations in this system are characterized by a somewhat sparse to moderately dense (10-70% cover) shrub layer of </w:t>
      </w:r>
      <w:r w:rsidRPr="00B60558">
        <w:rPr>
          <w:i/>
        </w:rPr>
        <w:t>Ephedra</w:t>
      </w:r>
      <w:r>
        <w:t xml:space="preserve"> spp</w:t>
      </w:r>
      <w:r w:rsidR="00AD51CB">
        <w:t>.</w:t>
      </w:r>
      <w:r>
        <w:t xml:space="preserve">, </w:t>
      </w:r>
      <w:proofErr w:type="spellStart"/>
      <w:r w:rsidRPr="00B60558">
        <w:rPr>
          <w:i/>
        </w:rPr>
        <w:t>Ericameria</w:t>
      </w:r>
      <w:proofErr w:type="spellEnd"/>
      <w:r w:rsidRPr="00B60558">
        <w:rPr>
          <w:i/>
        </w:rPr>
        <w:t xml:space="preserve"> </w:t>
      </w:r>
      <w:proofErr w:type="spellStart"/>
      <w:r w:rsidRPr="00B60558">
        <w:rPr>
          <w:i/>
        </w:rPr>
        <w:t>nauseosa</w:t>
      </w:r>
      <w:proofErr w:type="spellEnd"/>
      <w:r>
        <w:t xml:space="preserve">, </w:t>
      </w:r>
      <w:proofErr w:type="spellStart"/>
      <w:r w:rsidRPr="00B60558">
        <w:rPr>
          <w:i/>
        </w:rPr>
        <w:t>Chrysothamnus</w:t>
      </w:r>
      <w:proofErr w:type="spellEnd"/>
      <w:r w:rsidRPr="00B60558">
        <w:rPr>
          <w:i/>
        </w:rPr>
        <w:t xml:space="preserve"> </w:t>
      </w:r>
      <w:proofErr w:type="spellStart"/>
      <w:r w:rsidRPr="00B60558">
        <w:rPr>
          <w:i/>
        </w:rPr>
        <w:t>viscidiflorus</w:t>
      </w:r>
      <w:proofErr w:type="spellEnd"/>
      <w:r>
        <w:t xml:space="preserve">, </w:t>
      </w:r>
      <w:proofErr w:type="spellStart"/>
      <w:r w:rsidRPr="00B60558">
        <w:rPr>
          <w:i/>
        </w:rPr>
        <w:t>Gutierrezia</w:t>
      </w:r>
      <w:proofErr w:type="spellEnd"/>
      <w:r w:rsidRPr="00B60558">
        <w:rPr>
          <w:i/>
        </w:rPr>
        <w:t xml:space="preserve"> </w:t>
      </w:r>
      <w:proofErr w:type="spellStart"/>
      <w:r w:rsidRPr="00B60558">
        <w:rPr>
          <w:i/>
        </w:rPr>
        <w:t>sarothrae</w:t>
      </w:r>
      <w:proofErr w:type="spellEnd"/>
      <w:r w:rsidR="00F91E56">
        <w:t>,</w:t>
      </w:r>
      <w:r>
        <w:t xml:space="preserve"> or </w:t>
      </w:r>
      <w:proofErr w:type="spellStart"/>
      <w:r w:rsidRPr="00B60558">
        <w:rPr>
          <w:i/>
        </w:rPr>
        <w:t>Atriplex</w:t>
      </w:r>
      <w:proofErr w:type="spellEnd"/>
      <w:r w:rsidRPr="00B60558">
        <w:rPr>
          <w:i/>
        </w:rPr>
        <w:t xml:space="preserve"> </w:t>
      </w:r>
      <w:proofErr w:type="spellStart"/>
      <w:r w:rsidRPr="00B60558">
        <w:rPr>
          <w:i/>
        </w:rPr>
        <w:t>canescens</w:t>
      </w:r>
      <w:proofErr w:type="spellEnd"/>
      <w:r>
        <w:t xml:space="preserve">. </w:t>
      </w:r>
      <w:r w:rsidRPr="00B60558">
        <w:rPr>
          <w:i/>
        </w:rPr>
        <w:t>Artemisia tridentata</w:t>
      </w:r>
      <w:r>
        <w:t xml:space="preserve"> may be present but does not dominate. The herbaceous layer is dominated by bunchgrasses</w:t>
      </w:r>
      <w:r w:rsidR="00F91E56">
        <w:t xml:space="preserve">, </w:t>
      </w:r>
      <w:r>
        <w:t xml:space="preserve">which occupy patches in the shrub matrix. Species may include </w:t>
      </w:r>
      <w:proofErr w:type="spellStart"/>
      <w:r w:rsidRPr="00B60558">
        <w:rPr>
          <w:i/>
        </w:rPr>
        <w:t>Sporobolus</w:t>
      </w:r>
      <w:proofErr w:type="spellEnd"/>
      <w:r w:rsidRPr="00B60558">
        <w:rPr>
          <w:i/>
        </w:rPr>
        <w:t xml:space="preserve"> </w:t>
      </w:r>
      <w:proofErr w:type="spellStart"/>
      <w:r w:rsidRPr="00B60558">
        <w:rPr>
          <w:i/>
        </w:rPr>
        <w:t>airoides</w:t>
      </w:r>
      <w:proofErr w:type="spellEnd"/>
      <w:r>
        <w:t xml:space="preserve">, </w:t>
      </w:r>
      <w:proofErr w:type="spellStart"/>
      <w:r w:rsidRPr="00B60558">
        <w:rPr>
          <w:i/>
        </w:rPr>
        <w:t>Bouteloua</w:t>
      </w:r>
      <w:proofErr w:type="spellEnd"/>
      <w:r w:rsidRPr="00B60558">
        <w:rPr>
          <w:i/>
        </w:rPr>
        <w:t xml:space="preserve"> </w:t>
      </w:r>
      <w:proofErr w:type="spellStart"/>
      <w:r w:rsidRPr="00B60558">
        <w:rPr>
          <w:i/>
        </w:rPr>
        <w:t>gracilis</w:t>
      </w:r>
      <w:proofErr w:type="spellEnd"/>
      <w:r>
        <w:t xml:space="preserve">, </w:t>
      </w:r>
      <w:proofErr w:type="spellStart"/>
      <w:r w:rsidRPr="00B60558">
        <w:rPr>
          <w:i/>
        </w:rPr>
        <w:t>Distichlis</w:t>
      </w:r>
      <w:proofErr w:type="spellEnd"/>
      <w:r w:rsidRPr="00B60558">
        <w:rPr>
          <w:i/>
        </w:rPr>
        <w:t xml:space="preserve"> </w:t>
      </w:r>
      <w:proofErr w:type="spellStart"/>
      <w:r w:rsidRPr="00B60558">
        <w:rPr>
          <w:i/>
        </w:rPr>
        <w:t>spicata</w:t>
      </w:r>
      <w:proofErr w:type="spellEnd"/>
      <w:r>
        <w:t xml:space="preserve">, </w:t>
      </w:r>
      <w:proofErr w:type="spellStart"/>
      <w:r w:rsidRPr="00B60558">
        <w:rPr>
          <w:i/>
        </w:rPr>
        <w:t>Hesperostipa</w:t>
      </w:r>
      <w:proofErr w:type="spellEnd"/>
      <w:r w:rsidRPr="00B60558">
        <w:rPr>
          <w:i/>
        </w:rPr>
        <w:t xml:space="preserve"> </w:t>
      </w:r>
      <w:r w:rsidRPr="00B60558" w:rsidR="00AD51CB">
        <w:rPr>
          <w:i/>
        </w:rPr>
        <w:t>comate</w:t>
      </w:r>
      <w:r w:rsidR="00AD51CB">
        <w:t>,</w:t>
      </w:r>
      <w:r>
        <w:t xml:space="preserve"> and </w:t>
      </w:r>
      <w:proofErr w:type="spellStart"/>
      <w:r w:rsidRPr="00B60558">
        <w:rPr>
          <w:i/>
        </w:rPr>
        <w:t>Poa</w:t>
      </w:r>
      <w:proofErr w:type="spellEnd"/>
      <w:r w:rsidRPr="00B60558">
        <w:rPr>
          <w:i/>
        </w:rPr>
        <w:t xml:space="preserve"> </w:t>
      </w:r>
      <w:proofErr w:type="spellStart"/>
      <w:r w:rsidRPr="00B60558">
        <w:rPr>
          <w:i/>
        </w:rPr>
        <w:t>secunda</w:t>
      </w:r>
      <w:proofErr w:type="spellEnd"/>
      <w:r>
        <w:t>. Forbs are generally of low importance and are highly variable across the range but may be diverse in some occurrences.</w:t>
      </w:r>
    </w:p>
    <w:p w:rsidR="00B60558" w:rsidP="00CB3FE2" w:rsidRDefault="00B60558" w14:paraId="70FEA3C5" w14:textId="73DDB2BA"/>
    <w:p w:rsidR="00B60558" w:rsidP="00CB3FE2" w:rsidRDefault="00B60558" w14:paraId="1B1E74A5" w14:textId="77777777"/>
    <w:p w:rsidR="00CB3FE2" w:rsidP="00CB3FE2" w:rsidRDefault="00CB3FE2" w14:paraId="5476CBE2"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bl>
    <w:p>
      <w:r>
        <w:rPr>
          <w:sz w:val="16"/>
        </w:rPr>
        <w:t>Species names are from the NRCS PLANTS database. Check species codes at http://plants.usda.gov.</w:t>
      </w:r>
    </w:p>
    <w:p w:rsidR="00CB3FE2" w:rsidP="00CB3FE2" w:rsidRDefault="00CB3FE2" w14:paraId="50FC4777" w14:textId="77777777">
      <w:pPr>
        <w:pStyle w:val="InfoPara"/>
      </w:pPr>
      <w:r>
        <w:t>Disturbance Description</w:t>
      </w:r>
    </w:p>
    <w:p w:rsidR="00CB3FE2" w:rsidP="00CB3FE2" w:rsidRDefault="009F4887" w14:paraId="794E87A1" w14:textId="3127F402">
      <w:r>
        <w:t>F</w:t>
      </w:r>
      <w:r w:rsidR="00255C98">
        <w:t>ire is rare</w:t>
      </w:r>
      <w:r w:rsidR="00CB3FE2">
        <w:t xml:space="preserve">. </w:t>
      </w:r>
      <w:r w:rsidR="00255C98">
        <w:t>Drought occurs frequently</w:t>
      </w:r>
      <w:r w:rsidR="00CB3FE2">
        <w:t xml:space="preserve"> but does not change seral stage. The </w:t>
      </w:r>
      <w:proofErr w:type="spellStart"/>
      <w:r w:rsidRPr="00B60558" w:rsidR="00CB3FE2">
        <w:rPr>
          <w:i/>
        </w:rPr>
        <w:t>A</w:t>
      </w:r>
      <w:r w:rsidRPr="00B60558" w:rsidR="00255C98">
        <w:rPr>
          <w:i/>
        </w:rPr>
        <w:t>roga</w:t>
      </w:r>
      <w:proofErr w:type="spellEnd"/>
      <w:r w:rsidR="00255C98">
        <w:t xml:space="preserve"> moth can affect sagebrush </w:t>
      </w:r>
      <w:r w:rsidR="00CB3FE2">
        <w:t xml:space="preserve">but does not change seral stage. A wood borer may affect </w:t>
      </w:r>
      <w:proofErr w:type="spellStart"/>
      <w:r w:rsidRPr="00B60558" w:rsidR="00CB3FE2">
        <w:rPr>
          <w:i/>
        </w:rPr>
        <w:t>Atriplex</w:t>
      </w:r>
      <w:proofErr w:type="spellEnd"/>
      <w:r w:rsidR="00CB3FE2">
        <w:t xml:space="preserve"> without changing seral stage.</w:t>
      </w:r>
    </w:p>
    <w:p w:rsidR="00CB3FE2" w:rsidP="00CB3FE2" w:rsidRDefault="00CB3FE2" w14:paraId="54B61ECD" w14:textId="2C55A13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122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B3FE2" w:rsidP="00CB3FE2" w:rsidRDefault="00CB3FE2" w14:paraId="3F9C1EFF" w14:textId="77777777">
      <w:pPr>
        <w:pStyle w:val="InfoPara"/>
      </w:pPr>
      <w:r>
        <w:t>Scale Description</w:t>
      </w:r>
    </w:p>
    <w:p w:rsidR="00CB3FE2" w:rsidP="00CB3FE2" w:rsidRDefault="00CB3FE2" w14:paraId="635DE5FD" w14:textId="7B83B5FA">
      <w:r>
        <w:t>The BpS can occupy fairly large areas (1</w:t>
      </w:r>
      <w:r w:rsidR="009E5C0F">
        <w:t>,</w:t>
      </w:r>
      <w:r>
        <w:t>000s-10</w:t>
      </w:r>
      <w:r w:rsidR="009E5C0F">
        <w:t>,</w:t>
      </w:r>
      <w:r>
        <w:t>000ac). Disturbance patch size within the type are generally 100s of acres.</w:t>
      </w:r>
    </w:p>
    <w:p w:rsidR="00CB3FE2" w:rsidP="00CB3FE2" w:rsidRDefault="00CB3FE2" w14:paraId="583C891F" w14:textId="77777777">
      <w:pPr>
        <w:pStyle w:val="InfoPara"/>
      </w:pPr>
      <w:r>
        <w:t>Adjacency or Identification Concerns</w:t>
      </w:r>
    </w:p>
    <w:p w:rsidR="00CB3FE2" w:rsidP="00CB3FE2" w:rsidRDefault="00AD51CB" w14:paraId="25653C89" w14:textId="64C8B85B">
      <w:r>
        <w:t>This BpS is distinguished</w:t>
      </w:r>
      <w:r w:rsidR="00CB3FE2">
        <w:t xml:space="preserve"> from greasewood and </w:t>
      </w:r>
      <w:proofErr w:type="spellStart"/>
      <w:r w:rsidR="00CB3FE2">
        <w:t>saltbrush</w:t>
      </w:r>
      <w:proofErr w:type="spellEnd"/>
      <w:r w:rsidR="00CB3FE2">
        <w:t xml:space="preserve"> types because they will be on saline soils. This type is somewhat lower elevation and drier than the sagebrush montane steppe. Differs from Intermountain</w:t>
      </w:r>
      <w:r>
        <w:t xml:space="preserve"> Basins Big </w:t>
      </w:r>
      <w:r w:rsidR="00F91E56">
        <w:t>S</w:t>
      </w:r>
      <w:r>
        <w:t xml:space="preserve">agebrush Steppe (BpS </w:t>
      </w:r>
      <w:r w:rsidR="00CB3FE2">
        <w:t>1127</w:t>
      </w:r>
      <w:r>
        <w:t>) in</w:t>
      </w:r>
      <w:r w:rsidR="00CB3FE2">
        <w:t xml:space="preserve"> being somewhat farther south and drier.</w:t>
      </w:r>
    </w:p>
    <w:p w:rsidR="00CB3FE2" w:rsidP="00CB3FE2" w:rsidRDefault="00CB3FE2" w14:paraId="37D0182E" w14:textId="77777777">
      <w:pPr>
        <w:pStyle w:val="InfoPara"/>
      </w:pPr>
      <w:r>
        <w:t>Issues or Problems</w:t>
      </w:r>
    </w:p>
    <w:p w:rsidR="00CB3FE2" w:rsidP="00CB3FE2" w:rsidRDefault="00CB3FE2" w14:paraId="453C7055" w14:textId="77777777"/>
    <w:p w:rsidR="00CB3FE2" w:rsidP="00CB3FE2" w:rsidRDefault="00CB3FE2" w14:paraId="3AAE3BA1" w14:textId="77777777">
      <w:pPr>
        <w:pStyle w:val="InfoPara"/>
      </w:pPr>
      <w:r>
        <w:t>Native Uncharacteristic Conditions</w:t>
      </w:r>
    </w:p>
    <w:p w:rsidR="00CB3FE2" w:rsidP="00CB3FE2" w:rsidRDefault="00CB3FE2" w14:paraId="493265A8" w14:textId="77777777"/>
    <w:p w:rsidR="00CB3FE2" w:rsidP="00CB3FE2" w:rsidRDefault="00CB3FE2" w14:paraId="2D72B387" w14:textId="77777777">
      <w:pPr>
        <w:pStyle w:val="InfoPara"/>
      </w:pPr>
      <w:r>
        <w:t>Comments</w:t>
      </w:r>
    </w:p>
    <w:p w:rsidR="001873CE" w:rsidP="001873CE" w:rsidRDefault="001873CE" w14:paraId="51795853" w14:textId="5B18374E">
      <w:r>
        <w:t>During the 2017 Review</w:t>
      </w:r>
      <w:r w:rsidR="00F91E56">
        <w:t>,</w:t>
      </w:r>
      <w:r>
        <w:t xml:space="preserve"> Kori Blankenship changed the Mid1 Open to Mid1 Open mixed</w:t>
      </w:r>
      <w:r w:rsidR="00F91E56">
        <w:t>-</w:t>
      </w:r>
      <w:r>
        <w:t>severity fire transition to replacement</w:t>
      </w:r>
      <w:r w:rsidR="00F91E56">
        <w:t>-</w:t>
      </w:r>
      <w:r>
        <w:t>severity to comply with LANDFIRE fire severity definitions. LANDFIRE defines replacement</w:t>
      </w:r>
      <w:r w:rsidR="00F91E56">
        <w:t>-</w:t>
      </w:r>
      <w:r>
        <w:t xml:space="preserve">severity fire as a fire that topkills &gt;75% of the upper-layer lifeform. Because most major species listed for this </w:t>
      </w:r>
      <w:proofErr w:type="spellStart"/>
      <w:r>
        <w:t>BpS</w:t>
      </w:r>
      <w:proofErr w:type="spellEnd"/>
      <w:r>
        <w:t xml:space="preserve"> are </w:t>
      </w:r>
      <w:proofErr w:type="spellStart"/>
      <w:r>
        <w:t>topkilled</w:t>
      </w:r>
      <w:proofErr w:type="spellEnd"/>
      <w:r>
        <w:t xml:space="preserve"> by fire (according to their respective Fire Effects Information System species reviews), Blankenship assumed that the modelers used mixed fire to represent a very patchy fire, but because where fire occurred it probably </w:t>
      </w:r>
      <w:proofErr w:type="spellStart"/>
      <w:r>
        <w:t>topkilled</w:t>
      </w:r>
      <w:proofErr w:type="spellEnd"/>
      <w:r>
        <w:t xml:space="preserve"> most plants</w:t>
      </w:r>
      <w:r w:rsidR="00F91E56">
        <w:t>,</w:t>
      </w:r>
      <w:r>
        <w:t xml:space="preserve"> it met LANDFIRE’s replacement fire criteria. </w:t>
      </w:r>
    </w:p>
    <w:p w:rsidR="000E6C5D" w:rsidP="000E6C5D" w:rsidRDefault="000E6C5D" w14:paraId="245DFF30" w14:textId="77777777">
      <w:pPr>
        <w:rPr>
          <w:b/>
        </w:rPr>
      </w:pPr>
    </w:p>
    <w:p w:rsidR="00CB3FE2" w:rsidP="00CB3FE2" w:rsidRDefault="00CB3FE2" w14:paraId="0E7EF79C" w14:textId="77777777">
      <w:pPr>
        <w:pStyle w:val="ReportSection"/>
      </w:pPr>
      <w:r>
        <w:lastRenderedPageBreak/>
        <w:t>Succession Classes</w:t>
      </w:r>
    </w:p>
    <w:p w:rsidR="00CB3FE2" w:rsidP="00CB3FE2" w:rsidRDefault="00CB3FE2" w14:paraId="37EDC58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B3FE2" w:rsidP="00CB3FE2" w:rsidRDefault="00CB3FE2" w14:paraId="37C0C708"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B3FE2" w:rsidP="00CB3FE2" w:rsidRDefault="00CB3FE2" w14:paraId="7B76CD73" w14:textId="77777777"/>
    <w:p w:rsidR="00CB3FE2" w:rsidP="00CB3FE2" w:rsidRDefault="00CB3FE2" w14:paraId="17B4B283" w14:textId="77777777">
      <w:pPr>
        <w:pStyle w:val="SClassInfoPara"/>
      </w:pPr>
      <w:r>
        <w:t>Indicator Species</w:t>
      </w:r>
    </w:p>
    <w:tbl>
      <w:tblPr>
        <w:tblW w:w="936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3576"/>
        <w:gridCol w:w="2520"/>
        <w:gridCol w:w="1956"/>
      </w:tblGrid>
      <w:tr w:rsidRPr="00CB3FE2" w:rsidR="00CB3FE2" w:rsidTr="00CB3FE2" w14:paraId="7A3CE433" w14:textId="77777777">
        <w:tc>
          <w:tcPr>
            <w:tcW w:w="1308" w:type="dxa"/>
            <w:tcBorders>
              <w:top w:val="single" w:color="auto" w:sz="2" w:space="0"/>
              <w:bottom w:val="single" w:color="000000" w:sz="12" w:space="0"/>
            </w:tcBorders>
            <w:shd w:val="clear" w:color="auto" w:fill="auto"/>
          </w:tcPr>
          <w:p w:rsidRPr="00CB3FE2" w:rsidR="00CB3FE2" w:rsidP="0005686C" w:rsidRDefault="00CB3FE2" w14:paraId="0A30F747" w14:textId="77777777">
            <w:pPr>
              <w:rPr>
                <w:b/>
                <w:bCs/>
              </w:rPr>
            </w:pPr>
            <w:r w:rsidRPr="00CB3FE2">
              <w:rPr>
                <w:b/>
                <w:bCs/>
              </w:rPr>
              <w:t>Symbol</w:t>
            </w:r>
          </w:p>
        </w:tc>
        <w:tc>
          <w:tcPr>
            <w:tcW w:w="3576" w:type="dxa"/>
            <w:tcBorders>
              <w:top w:val="single" w:color="auto" w:sz="2" w:space="0"/>
              <w:bottom w:val="single" w:color="000000" w:sz="12" w:space="0"/>
            </w:tcBorders>
            <w:shd w:val="clear" w:color="auto" w:fill="auto"/>
          </w:tcPr>
          <w:p w:rsidRPr="00CB3FE2" w:rsidR="00CB3FE2" w:rsidP="0005686C" w:rsidRDefault="00CB3FE2" w14:paraId="138B0E4D" w14:textId="77777777">
            <w:pPr>
              <w:rPr>
                <w:b/>
                <w:bCs/>
              </w:rPr>
            </w:pPr>
            <w:r w:rsidRPr="00CB3FE2">
              <w:rPr>
                <w:b/>
                <w:bCs/>
              </w:rPr>
              <w:t>Scientific Name</w:t>
            </w:r>
          </w:p>
        </w:tc>
        <w:tc>
          <w:tcPr>
            <w:tcW w:w="2520" w:type="dxa"/>
            <w:tcBorders>
              <w:top w:val="single" w:color="auto" w:sz="2" w:space="0"/>
              <w:bottom w:val="single" w:color="000000" w:sz="12" w:space="0"/>
            </w:tcBorders>
            <w:shd w:val="clear" w:color="auto" w:fill="auto"/>
          </w:tcPr>
          <w:p w:rsidRPr="00CB3FE2" w:rsidR="00CB3FE2" w:rsidP="0005686C" w:rsidRDefault="00CB3FE2" w14:paraId="58B05997" w14:textId="77777777">
            <w:pPr>
              <w:rPr>
                <w:b/>
                <w:bCs/>
              </w:rPr>
            </w:pPr>
            <w:r w:rsidRPr="00CB3FE2">
              <w:rPr>
                <w:b/>
                <w:bCs/>
              </w:rPr>
              <w:t>Common Name</w:t>
            </w:r>
          </w:p>
        </w:tc>
        <w:tc>
          <w:tcPr>
            <w:tcW w:w="1956" w:type="dxa"/>
            <w:tcBorders>
              <w:top w:val="single" w:color="auto" w:sz="2" w:space="0"/>
              <w:bottom w:val="single" w:color="000000" w:sz="12" w:space="0"/>
            </w:tcBorders>
            <w:shd w:val="clear" w:color="auto" w:fill="auto"/>
          </w:tcPr>
          <w:p w:rsidRPr="00CB3FE2" w:rsidR="00CB3FE2" w:rsidP="0005686C" w:rsidRDefault="00CB3FE2" w14:paraId="0069E9D9" w14:textId="77777777">
            <w:pPr>
              <w:rPr>
                <w:b/>
                <w:bCs/>
              </w:rPr>
            </w:pPr>
            <w:r w:rsidRPr="00CB3FE2">
              <w:rPr>
                <w:b/>
                <w:bCs/>
              </w:rPr>
              <w:t>Canopy Position</w:t>
            </w:r>
          </w:p>
        </w:tc>
      </w:tr>
      <w:tr w:rsidRPr="00CB3FE2" w:rsidR="00CB3FE2" w:rsidTr="00CB3FE2" w14:paraId="32E90D77" w14:textId="77777777">
        <w:tc>
          <w:tcPr>
            <w:tcW w:w="1308" w:type="dxa"/>
            <w:tcBorders>
              <w:top w:val="single" w:color="000000" w:sz="12" w:space="0"/>
            </w:tcBorders>
            <w:shd w:val="clear" w:color="auto" w:fill="auto"/>
          </w:tcPr>
          <w:p w:rsidRPr="00CB3FE2" w:rsidR="00CB3FE2" w:rsidP="0005686C" w:rsidRDefault="00CB3FE2" w14:paraId="0D0B657A" w14:textId="77777777">
            <w:pPr>
              <w:rPr>
                <w:bCs/>
              </w:rPr>
            </w:pPr>
            <w:r w:rsidRPr="00CB3FE2">
              <w:rPr>
                <w:bCs/>
              </w:rPr>
              <w:t>HECOC8</w:t>
            </w:r>
          </w:p>
        </w:tc>
        <w:tc>
          <w:tcPr>
            <w:tcW w:w="3576" w:type="dxa"/>
            <w:tcBorders>
              <w:top w:val="single" w:color="000000" w:sz="12" w:space="0"/>
            </w:tcBorders>
            <w:shd w:val="clear" w:color="auto" w:fill="auto"/>
          </w:tcPr>
          <w:p w:rsidRPr="00CB3FE2" w:rsidR="00CB3FE2" w:rsidP="0005686C" w:rsidRDefault="00CB3FE2" w14:paraId="0940BF3B" w14:textId="77777777">
            <w:proofErr w:type="spellStart"/>
            <w:r w:rsidRPr="00CB3FE2">
              <w:t>Hesperostipa</w:t>
            </w:r>
            <w:proofErr w:type="spellEnd"/>
            <w:r w:rsidRPr="00CB3FE2">
              <w:t xml:space="preserve"> </w:t>
            </w:r>
            <w:proofErr w:type="spellStart"/>
            <w:r w:rsidRPr="00CB3FE2">
              <w:t>comata</w:t>
            </w:r>
            <w:proofErr w:type="spellEnd"/>
            <w:r w:rsidRPr="00CB3FE2">
              <w:t xml:space="preserve"> ssp. </w:t>
            </w:r>
            <w:proofErr w:type="spellStart"/>
            <w:r w:rsidRPr="00CB3FE2">
              <w:t>comata</w:t>
            </w:r>
            <w:proofErr w:type="spellEnd"/>
          </w:p>
        </w:tc>
        <w:tc>
          <w:tcPr>
            <w:tcW w:w="2520" w:type="dxa"/>
            <w:tcBorders>
              <w:top w:val="single" w:color="000000" w:sz="12" w:space="0"/>
            </w:tcBorders>
            <w:shd w:val="clear" w:color="auto" w:fill="auto"/>
          </w:tcPr>
          <w:p w:rsidRPr="00CB3FE2" w:rsidR="00CB3FE2" w:rsidP="0005686C" w:rsidRDefault="00CB3FE2" w14:paraId="13F4FFF8" w14:textId="77777777">
            <w:r w:rsidRPr="00CB3FE2">
              <w:t>Needle and thread</w:t>
            </w:r>
          </w:p>
        </w:tc>
        <w:tc>
          <w:tcPr>
            <w:tcW w:w="1956" w:type="dxa"/>
            <w:tcBorders>
              <w:top w:val="single" w:color="000000" w:sz="12" w:space="0"/>
            </w:tcBorders>
            <w:shd w:val="clear" w:color="auto" w:fill="auto"/>
          </w:tcPr>
          <w:p w:rsidRPr="00CB3FE2" w:rsidR="00CB3FE2" w:rsidP="0005686C" w:rsidRDefault="00CB3FE2" w14:paraId="390C9626" w14:textId="77777777">
            <w:r w:rsidRPr="00CB3FE2">
              <w:t>Lower</w:t>
            </w:r>
          </w:p>
        </w:tc>
      </w:tr>
      <w:tr w:rsidRPr="00CB3FE2" w:rsidR="00CB3FE2" w:rsidTr="00CB3FE2" w14:paraId="01B462FE" w14:textId="77777777">
        <w:tc>
          <w:tcPr>
            <w:tcW w:w="1308" w:type="dxa"/>
            <w:shd w:val="clear" w:color="auto" w:fill="auto"/>
          </w:tcPr>
          <w:p w:rsidRPr="00CB3FE2" w:rsidR="00CB3FE2" w:rsidP="0005686C" w:rsidRDefault="00CB3FE2" w14:paraId="31B66A05" w14:textId="77777777">
            <w:pPr>
              <w:rPr>
                <w:bCs/>
              </w:rPr>
            </w:pPr>
            <w:r w:rsidRPr="00CB3FE2">
              <w:rPr>
                <w:bCs/>
              </w:rPr>
              <w:t>PSSP6</w:t>
            </w:r>
          </w:p>
        </w:tc>
        <w:tc>
          <w:tcPr>
            <w:tcW w:w="3576" w:type="dxa"/>
            <w:shd w:val="clear" w:color="auto" w:fill="auto"/>
          </w:tcPr>
          <w:p w:rsidRPr="00CB3FE2" w:rsidR="00CB3FE2" w:rsidP="0005686C" w:rsidRDefault="00CB3FE2" w14:paraId="3E0E08D9" w14:textId="77777777">
            <w:proofErr w:type="spellStart"/>
            <w:r w:rsidRPr="00CB3FE2">
              <w:t>Pseudoroegneria</w:t>
            </w:r>
            <w:proofErr w:type="spellEnd"/>
            <w:r w:rsidRPr="00CB3FE2">
              <w:t xml:space="preserve"> </w:t>
            </w:r>
            <w:proofErr w:type="spellStart"/>
            <w:r w:rsidRPr="00CB3FE2">
              <w:t>spicata</w:t>
            </w:r>
            <w:proofErr w:type="spellEnd"/>
          </w:p>
        </w:tc>
        <w:tc>
          <w:tcPr>
            <w:tcW w:w="2520" w:type="dxa"/>
            <w:shd w:val="clear" w:color="auto" w:fill="auto"/>
          </w:tcPr>
          <w:p w:rsidRPr="00CB3FE2" w:rsidR="00CB3FE2" w:rsidP="0005686C" w:rsidRDefault="00CB3FE2" w14:paraId="3B764E2A" w14:textId="77777777">
            <w:proofErr w:type="spellStart"/>
            <w:r w:rsidRPr="00CB3FE2">
              <w:t>Bluebunch</w:t>
            </w:r>
            <w:proofErr w:type="spellEnd"/>
            <w:r w:rsidRPr="00CB3FE2">
              <w:t xml:space="preserve"> wheatgrass</w:t>
            </w:r>
          </w:p>
        </w:tc>
        <w:tc>
          <w:tcPr>
            <w:tcW w:w="1956" w:type="dxa"/>
            <w:shd w:val="clear" w:color="auto" w:fill="auto"/>
          </w:tcPr>
          <w:p w:rsidRPr="00CB3FE2" w:rsidR="00CB3FE2" w:rsidP="0005686C" w:rsidRDefault="00CB3FE2" w14:paraId="44A17939" w14:textId="77777777">
            <w:r w:rsidRPr="00CB3FE2">
              <w:t>Lower</w:t>
            </w:r>
          </w:p>
        </w:tc>
      </w:tr>
      <w:tr w:rsidRPr="00CB3FE2" w:rsidR="00CB3FE2" w:rsidTr="00CB3FE2" w14:paraId="24D4148A" w14:textId="77777777">
        <w:tc>
          <w:tcPr>
            <w:tcW w:w="1308" w:type="dxa"/>
            <w:shd w:val="clear" w:color="auto" w:fill="auto"/>
          </w:tcPr>
          <w:p w:rsidRPr="00CB3FE2" w:rsidR="00CB3FE2" w:rsidP="0005686C" w:rsidRDefault="00CB3FE2" w14:paraId="0046513E" w14:textId="77777777">
            <w:pPr>
              <w:rPr>
                <w:bCs/>
              </w:rPr>
            </w:pPr>
            <w:r w:rsidRPr="00CB3FE2">
              <w:rPr>
                <w:bCs/>
              </w:rPr>
              <w:t>ACHY</w:t>
            </w:r>
          </w:p>
        </w:tc>
        <w:tc>
          <w:tcPr>
            <w:tcW w:w="3576" w:type="dxa"/>
            <w:shd w:val="clear" w:color="auto" w:fill="auto"/>
          </w:tcPr>
          <w:p w:rsidRPr="00CB3FE2" w:rsidR="00CB3FE2" w:rsidP="0005686C" w:rsidRDefault="00CB3FE2" w14:paraId="24A75606" w14:textId="77777777">
            <w:proofErr w:type="spellStart"/>
            <w:r w:rsidRPr="00CB3FE2">
              <w:t>Achnatherum</w:t>
            </w:r>
            <w:proofErr w:type="spellEnd"/>
            <w:r w:rsidRPr="00CB3FE2">
              <w:t xml:space="preserve"> </w:t>
            </w:r>
            <w:proofErr w:type="spellStart"/>
            <w:r w:rsidRPr="00CB3FE2">
              <w:t>hymenoides</w:t>
            </w:r>
            <w:proofErr w:type="spellEnd"/>
          </w:p>
        </w:tc>
        <w:tc>
          <w:tcPr>
            <w:tcW w:w="2520" w:type="dxa"/>
            <w:shd w:val="clear" w:color="auto" w:fill="auto"/>
          </w:tcPr>
          <w:p w:rsidRPr="00CB3FE2" w:rsidR="00CB3FE2" w:rsidP="0005686C" w:rsidRDefault="00CB3FE2" w14:paraId="429BEBE1" w14:textId="77777777">
            <w:r w:rsidRPr="00CB3FE2">
              <w:t xml:space="preserve">Indian </w:t>
            </w:r>
            <w:proofErr w:type="spellStart"/>
            <w:r w:rsidRPr="00CB3FE2">
              <w:t>ricegrass</w:t>
            </w:r>
            <w:proofErr w:type="spellEnd"/>
          </w:p>
        </w:tc>
        <w:tc>
          <w:tcPr>
            <w:tcW w:w="1956" w:type="dxa"/>
            <w:shd w:val="clear" w:color="auto" w:fill="auto"/>
          </w:tcPr>
          <w:p w:rsidRPr="00CB3FE2" w:rsidR="00CB3FE2" w:rsidP="0005686C" w:rsidRDefault="00CB3FE2" w14:paraId="72B50029" w14:textId="77777777">
            <w:r w:rsidRPr="00CB3FE2">
              <w:t>Lower</w:t>
            </w:r>
          </w:p>
        </w:tc>
      </w:tr>
      <w:tr w:rsidRPr="00CB3FE2" w:rsidR="00CB3FE2" w:rsidTr="00CB3FE2" w14:paraId="3A856959" w14:textId="77777777">
        <w:tc>
          <w:tcPr>
            <w:tcW w:w="1308" w:type="dxa"/>
            <w:shd w:val="clear" w:color="auto" w:fill="auto"/>
          </w:tcPr>
          <w:p w:rsidRPr="00CB3FE2" w:rsidR="00CB3FE2" w:rsidP="0005686C" w:rsidRDefault="00CB3FE2" w14:paraId="7724BE7B" w14:textId="77777777">
            <w:pPr>
              <w:rPr>
                <w:bCs/>
              </w:rPr>
            </w:pPr>
            <w:r w:rsidRPr="00CB3FE2">
              <w:rPr>
                <w:bCs/>
              </w:rPr>
              <w:t>ATTR</w:t>
            </w:r>
          </w:p>
        </w:tc>
        <w:tc>
          <w:tcPr>
            <w:tcW w:w="3576" w:type="dxa"/>
            <w:shd w:val="clear" w:color="auto" w:fill="auto"/>
          </w:tcPr>
          <w:p w:rsidRPr="00CB3FE2" w:rsidR="00CB3FE2" w:rsidP="0005686C" w:rsidRDefault="00CB3FE2" w14:paraId="57AC7868" w14:textId="77777777">
            <w:proofErr w:type="spellStart"/>
            <w:r w:rsidRPr="00CB3FE2">
              <w:t>Atriplex</w:t>
            </w:r>
            <w:proofErr w:type="spellEnd"/>
            <w:r w:rsidRPr="00CB3FE2">
              <w:t xml:space="preserve"> </w:t>
            </w:r>
            <w:proofErr w:type="spellStart"/>
            <w:r w:rsidRPr="00CB3FE2">
              <w:t>truncata</w:t>
            </w:r>
            <w:proofErr w:type="spellEnd"/>
          </w:p>
        </w:tc>
        <w:tc>
          <w:tcPr>
            <w:tcW w:w="2520" w:type="dxa"/>
            <w:shd w:val="clear" w:color="auto" w:fill="auto"/>
          </w:tcPr>
          <w:p w:rsidRPr="00CB3FE2" w:rsidR="00CB3FE2" w:rsidP="0005686C" w:rsidRDefault="00CB3FE2" w14:paraId="0E941436" w14:textId="77777777">
            <w:proofErr w:type="spellStart"/>
            <w:r w:rsidRPr="00CB3FE2">
              <w:t>Wedgescale</w:t>
            </w:r>
            <w:proofErr w:type="spellEnd"/>
            <w:r w:rsidRPr="00CB3FE2">
              <w:t xml:space="preserve"> saltbush</w:t>
            </w:r>
          </w:p>
        </w:tc>
        <w:tc>
          <w:tcPr>
            <w:tcW w:w="1956" w:type="dxa"/>
            <w:shd w:val="clear" w:color="auto" w:fill="auto"/>
          </w:tcPr>
          <w:p w:rsidRPr="00CB3FE2" w:rsidR="00CB3FE2" w:rsidP="0005686C" w:rsidRDefault="00CB3FE2" w14:paraId="61D81AB4" w14:textId="77777777">
            <w:r w:rsidRPr="00CB3FE2">
              <w:t>Mid-Upper</w:t>
            </w:r>
          </w:p>
        </w:tc>
      </w:tr>
    </w:tbl>
    <w:p w:rsidR="00CB3FE2" w:rsidP="00CB3FE2" w:rsidRDefault="00CB3FE2" w14:paraId="2B273BC6" w14:textId="77777777"/>
    <w:p w:rsidR="00CB3FE2" w:rsidP="00CB3FE2" w:rsidRDefault="00CB3FE2" w14:paraId="1B2CD680" w14:textId="77777777">
      <w:pPr>
        <w:pStyle w:val="SClassInfoPara"/>
      </w:pPr>
      <w:r>
        <w:t>Description</w:t>
      </w:r>
    </w:p>
    <w:p w:rsidR="00CB3FE2" w:rsidP="00CB3FE2" w:rsidRDefault="00CB3FE2" w14:paraId="222DAF7D" w14:textId="070BB3FA">
      <w:r>
        <w:t xml:space="preserve">Primarily grass, with shrubs just beginning. </w:t>
      </w:r>
    </w:p>
    <w:p w:rsidR="00CB3FE2" w:rsidP="00CB3FE2" w:rsidRDefault="00CB3FE2" w14:paraId="4DB210B9" w14:textId="77777777"/>
    <w:p>
      <w:r>
        <w:rPr>
          <w:i/>
          <w:u w:val="single"/>
        </w:rPr>
        <w:t>Maximum Tree Size Class</w:t>
      </w:r>
      <w:br/>
      <w:r>
        <w:t>None</w:t>
      </w:r>
    </w:p>
    <w:p w:rsidR="00CB3FE2" w:rsidP="00CB3FE2" w:rsidRDefault="00CB3FE2" w14:paraId="43385988" w14:textId="145B77F7">
      <w:pPr>
        <w:pStyle w:val="InfoPara"/>
        <w:pBdr>
          <w:top w:val="single" w:color="auto" w:sz="4" w:space="1"/>
        </w:pBdr>
      </w:pPr>
      <w:r xmlns:w="http://schemas.openxmlformats.org/wordprocessingml/2006/main">
        <w:t>Class B</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B3FE2" w:rsidP="00CB3FE2" w:rsidRDefault="00CB3FE2" w14:paraId="02BF20E1" w14:textId="77777777"/>
    <w:p w:rsidR="00CB3FE2" w:rsidP="00CB3FE2" w:rsidRDefault="00CB3FE2" w14:paraId="795D1819"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CB3FE2" w:rsidR="00CB3FE2" w:rsidTr="00CB3FE2" w14:paraId="3FA32D5C" w14:textId="77777777">
        <w:tc>
          <w:tcPr>
            <w:tcW w:w="1332" w:type="dxa"/>
            <w:tcBorders>
              <w:top w:val="single" w:color="auto" w:sz="2" w:space="0"/>
              <w:bottom w:val="single" w:color="000000" w:sz="12" w:space="0"/>
            </w:tcBorders>
            <w:shd w:val="clear" w:color="auto" w:fill="auto"/>
          </w:tcPr>
          <w:p w:rsidRPr="00CB3FE2" w:rsidR="00CB3FE2" w:rsidP="00592BBF" w:rsidRDefault="00CB3FE2" w14:paraId="0372786A" w14:textId="77777777">
            <w:pPr>
              <w:rPr>
                <w:b/>
                <w:bCs/>
              </w:rPr>
            </w:pPr>
            <w:r w:rsidRPr="00CB3FE2">
              <w:rPr>
                <w:b/>
                <w:bCs/>
              </w:rPr>
              <w:t>Symbol</w:t>
            </w:r>
          </w:p>
        </w:tc>
        <w:tc>
          <w:tcPr>
            <w:tcW w:w="3576" w:type="dxa"/>
            <w:tcBorders>
              <w:top w:val="single" w:color="auto" w:sz="2" w:space="0"/>
              <w:bottom w:val="single" w:color="000000" w:sz="12" w:space="0"/>
            </w:tcBorders>
            <w:shd w:val="clear" w:color="auto" w:fill="auto"/>
          </w:tcPr>
          <w:p w:rsidRPr="00CB3FE2" w:rsidR="00CB3FE2" w:rsidP="00592BBF" w:rsidRDefault="00CB3FE2" w14:paraId="59823254" w14:textId="77777777">
            <w:pPr>
              <w:rPr>
                <w:b/>
                <w:bCs/>
              </w:rPr>
            </w:pPr>
            <w:r w:rsidRPr="00CB3FE2">
              <w:rPr>
                <w:b/>
                <w:bCs/>
              </w:rPr>
              <w:t>Scientific Name</w:t>
            </w:r>
          </w:p>
        </w:tc>
        <w:tc>
          <w:tcPr>
            <w:tcW w:w="2712" w:type="dxa"/>
            <w:tcBorders>
              <w:top w:val="single" w:color="auto" w:sz="2" w:space="0"/>
              <w:bottom w:val="single" w:color="000000" w:sz="12" w:space="0"/>
            </w:tcBorders>
            <w:shd w:val="clear" w:color="auto" w:fill="auto"/>
          </w:tcPr>
          <w:p w:rsidRPr="00CB3FE2" w:rsidR="00CB3FE2" w:rsidP="00592BBF" w:rsidRDefault="00CB3FE2" w14:paraId="72D1A6B7" w14:textId="77777777">
            <w:pPr>
              <w:rPr>
                <w:b/>
                <w:bCs/>
              </w:rPr>
            </w:pPr>
            <w:r w:rsidRPr="00CB3FE2">
              <w:rPr>
                <w:b/>
                <w:bCs/>
              </w:rPr>
              <w:t>Common Name</w:t>
            </w:r>
          </w:p>
        </w:tc>
        <w:tc>
          <w:tcPr>
            <w:tcW w:w="1956" w:type="dxa"/>
            <w:tcBorders>
              <w:top w:val="single" w:color="auto" w:sz="2" w:space="0"/>
              <w:bottom w:val="single" w:color="000000" w:sz="12" w:space="0"/>
            </w:tcBorders>
            <w:shd w:val="clear" w:color="auto" w:fill="auto"/>
          </w:tcPr>
          <w:p w:rsidRPr="00CB3FE2" w:rsidR="00CB3FE2" w:rsidP="00592BBF" w:rsidRDefault="00CB3FE2" w14:paraId="6FF5B164" w14:textId="77777777">
            <w:pPr>
              <w:rPr>
                <w:b/>
                <w:bCs/>
              </w:rPr>
            </w:pPr>
            <w:r w:rsidRPr="00CB3FE2">
              <w:rPr>
                <w:b/>
                <w:bCs/>
              </w:rPr>
              <w:t>Canopy Position</w:t>
            </w:r>
          </w:p>
        </w:tc>
      </w:tr>
      <w:tr w:rsidRPr="00CB3FE2" w:rsidR="00CB3FE2" w:rsidTr="00CB3FE2" w14:paraId="40F24E3D" w14:textId="77777777">
        <w:tc>
          <w:tcPr>
            <w:tcW w:w="1332" w:type="dxa"/>
            <w:tcBorders>
              <w:top w:val="single" w:color="000000" w:sz="12" w:space="0"/>
            </w:tcBorders>
            <w:shd w:val="clear" w:color="auto" w:fill="auto"/>
          </w:tcPr>
          <w:p w:rsidRPr="00CB3FE2" w:rsidR="00CB3FE2" w:rsidP="00592BBF" w:rsidRDefault="00CB3FE2" w14:paraId="720FE8C7" w14:textId="77777777">
            <w:pPr>
              <w:rPr>
                <w:bCs/>
              </w:rPr>
            </w:pPr>
            <w:r w:rsidRPr="00CB3FE2">
              <w:rPr>
                <w:bCs/>
              </w:rPr>
              <w:t>ARTRT</w:t>
            </w:r>
          </w:p>
        </w:tc>
        <w:tc>
          <w:tcPr>
            <w:tcW w:w="3576" w:type="dxa"/>
            <w:tcBorders>
              <w:top w:val="single" w:color="000000" w:sz="12" w:space="0"/>
            </w:tcBorders>
            <w:shd w:val="clear" w:color="auto" w:fill="auto"/>
          </w:tcPr>
          <w:p w:rsidRPr="00CB3FE2" w:rsidR="00CB3FE2" w:rsidP="00592BBF" w:rsidRDefault="00CB3FE2" w14:paraId="676209A2" w14:textId="77777777">
            <w:r w:rsidRPr="00CB3FE2">
              <w:t>Artemisia tridentata ssp. tridentata</w:t>
            </w:r>
          </w:p>
        </w:tc>
        <w:tc>
          <w:tcPr>
            <w:tcW w:w="2712" w:type="dxa"/>
            <w:tcBorders>
              <w:top w:val="single" w:color="000000" w:sz="12" w:space="0"/>
            </w:tcBorders>
            <w:shd w:val="clear" w:color="auto" w:fill="auto"/>
          </w:tcPr>
          <w:p w:rsidRPr="00CB3FE2" w:rsidR="00CB3FE2" w:rsidP="00592BBF" w:rsidRDefault="00CB3FE2" w14:paraId="3718890F" w14:textId="77777777">
            <w:r w:rsidRPr="00CB3FE2">
              <w:t>Basin big sagebrush</w:t>
            </w:r>
          </w:p>
        </w:tc>
        <w:tc>
          <w:tcPr>
            <w:tcW w:w="1956" w:type="dxa"/>
            <w:tcBorders>
              <w:top w:val="single" w:color="000000" w:sz="12" w:space="0"/>
            </w:tcBorders>
            <w:shd w:val="clear" w:color="auto" w:fill="auto"/>
          </w:tcPr>
          <w:p w:rsidRPr="00CB3FE2" w:rsidR="00CB3FE2" w:rsidP="00592BBF" w:rsidRDefault="00CB3FE2" w14:paraId="434ECBEE" w14:textId="77777777">
            <w:r w:rsidRPr="00CB3FE2">
              <w:t>Upper</w:t>
            </w:r>
          </w:p>
        </w:tc>
      </w:tr>
      <w:tr w:rsidRPr="00CB3FE2" w:rsidR="00CB3FE2" w:rsidTr="00CB3FE2" w14:paraId="7CB8F7A0" w14:textId="77777777">
        <w:tc>
          <w:tcPr>
            <w:tcW w:w="1332" w:type="dxa"/>
            <w:shd w:val="clear" w:color="auto" w:fill="auto"/>
          </w:tcPr>
          <w:p w:rsidRPr="00CB3FE2" w:rsidR="00CB3FE2" w:rsidP="00592BBF" w:rsidRDefault="00CB3FE2" w14:paraId="2AB05FC4" w14:textId="77777777">
            <w:pPr>
              <w:rPr>
                <w:bCs/>
              </w:rPr>
            </w:pPr>
            <w:r w:rsidRPr="00CB3FE2">
              <w:rPr>
                <w:bCs/>
              </w:rPr>
              <w:t>ARTRW8</w:t>
            </w:r>
          </w:p>
        </w:tc>
        <w:tc>
          <w:tcPr>
            <w:tcW w:w="3576" w:type="dxa"/>
            <w:shd w:val="clear" w:color="auto" w:fill="auto"/>
          </w:tcPr>
          <w:p w:rsidRPr="00CB3FE2" w:rsidR="00CB3FE2" w:rsidP="00592BBF" w:rsidRDefault="00CB3FE2" w14:paraId="4B56A15E" w14:textId="77777777">
            <w:r w:rsidRPr="00CB3FE2">
              <w:t xml:space="preserve">Artemisia tridentata ssp. </w:t>
            </w:r>
            <w:proofErr w:type="spellStart"/>
            <w:r w:rsidRPr="00CB3FE2">
              <w:t>wyomingensis</w:t>
            </w:r>
            <w:proofErr w:type="spellEnd"/>
          </w:p>
        </w:tc>
        <w:tc>
          <w:tcPr>
            <w:tcW w:w="2712" w:type="dxa"/>
            <w:shd w:val="clear" w:color="auto" w:fill="auto"/>
          </w:tcPr>
          <w:p w:rsidRPr="00CB3FE2" w:rsidR="00CB3FE2" w:rsidP="00592BBF" w:rsidRDefault="00CB3FE2" w14:paraId="557971B5" w14:textId="77777777">
            <w:r w:rsidRPr="00CB3FE2">
              <w:t>Wyoming big sagebrush</w:t>
            </w:r>
          </w:p>
        </w:tc>
        <w:tc>
          <w:tcPr>
            <w:tcW w:w="1956" w:type="dxa"/>
            <w:shd w:val="clear" w:color="auto" w:fill="auto"/>
          </w:tcPr>
          <w:p w:rsidRPr="00CB3FE2" w:rsidR="00CB3FE2" w:rsidP="00592BBF" w:rsidRDefault="00CB3FE2" w14:paraId="2F0C0F70" w14:textId="77777777">
            <w:r w:rsidRPr="00CB3FE2">
              <w:t>Upper</w:t>
            </w:r>
          </w:p>
        </w:tc>
      </w:tr>
      <w:tr w:rsidRPr="00CB3FE2" w:rsidR="00CB3FE2" w:rsidTr="00CB3FE2" w14:paraId="55300F84" w14:textId="77777777">
        <w:tc>
          <w:tcPr>
            <w:tcW w:w="1332" w:type="dxa"/>
            <w:shd w:val="clear" w:color="auto" w:fill="auto"/>
          </w:tcPr>
          <w:p w:rsidRPr="00CB3FE2" w:rsidR="00CB3FE2" w:rsidP="00592BBF" w:rsidRDefault="00CB3FE2" w14:paraId="5F00C150" w14:textId="77777777">
            <w:pPr>
              <w:rPr>
                <w:bCs/>
              </w:rPr>
            </w:pPr>
            <w:r w:rsidRPr="00CB3FE2">
              <w:rPr>
                <w:bCs/>
              </w:rPr>
              <w:t>ATCA2</w:t>
            </w:r>
          </w:p>
        </w:tc>
        <w:tc>
          <w:tcPr>
            <w:tcW w:w="3576" w:type="dxa"/>
            <w:shd w:val="clear" w:color="auto" w:fill="auto"/>
          </w:tcPr>
          <w:p w:rsidRPr="00CB3FE2" w:rsidR="00CB3FE2" w:rsidP="00592BBF" w:rsidRDefault="00CB3FE2" w14:paraId="3B051492" w14:textId="77777777">
            <w:proofErr w:type="spellStart"/>
            <w:r w:rsidRPr="00CB3FE2">
              <w:t>Atriplex</w:t>
            </w:r>
            <w:proofErr w:type="spellEnd"/>
            <w:r w:rsidRPr="00CB3FE2">
              <w:t xml:space="preserve"> </w:t>
            </w:r>
            <w:proofErr w:type="spellStart"/>
            <w:r w:rsidRPr="00CB3FE2">
              <w:t>canescens</w:t>
            </w:r>
            <w:proofErr w:type="spellEnd"/>
          </w:p>
        </w:tc>
        <w:tc>
          <w:tcPr>
            <w:tcW w:w="2712" w:type="dxa"/>
            <w:shd w:val="clear" w:color="auto" w:fill="auto"/>
          </w:tcPr>
          <w:p w:rsidRPr="00CB3FE2" w:rsidR="00CB3FE2" w:rsidP="00592BBF" w:rsidRDefault="00CB3FE2" w14:paraId="4CF2FE34" w14:textId="77777777">
            <w:proofErr w:type="spellStart"/>
            <w:r w:rsidRPr="00CB3FE2">
              <w:t>Fourwing</w:t>
            </w:r>
            <w:proofErr w:type="spellEnd"/>
            <w:r w:rsidRPr="00CB3FE2">
              <w:t xml:space="preserve"> saltbush</w:t>
            </w:r>
          </w:p>
        </w:tc>
        <w:tc>
          <w:tcPr>
            <w:tcW w:w="1956" w:type="dxa"/>
            <w:shd w:val="clear" w:color="auto" w:fill="auto"/>
          </w:tcPr>
          <w:p w:rsidRPr="00CB3FE2" w:rsidR="00CB3FE2" w:rsidP="00592BBF" w:rsidRDefault="00CB3FE2" w14:paraId="210EF094" w14:textId="77777777">
            <w:r w:rsidRPr="00CB3FE2">
              <w:t>Upper</w:t>
            </w:r>
          </w:p>
        </w:tc>
      </w:tr>
      <w:tr w:rsidRPr="00CB3FE2" w:rsidR="00CB3FE2" w:rsidTr="00CB3FE2" w14:paraId="7C79708D" w14:textId="77777777">
        <w:tc>
          <w:tcPr>
            <w:tcW w:w="1332" w:type="dxa"/>
            <w:shd w:val="clear" w:color="auto" w:fill="auto"/>
          </w:tcPr>
          <w:p w:rsidRPr="00CB3FE2" w:rsidR="00CB3FE2" w:rsidP="00592BBF" w:rsidRDefault="00CB3FE2" w14:paraId="2FD02C2C" w14:textId="77777777">
            <w:pPr>
              <w:rPr>
                <w:bCs/>
              </w:rPr>
            </w:pPr>
            <w:r w:rsidRPr="00CB3FE2">
              <w:rPr>
                <w:bCs/>
              </w:rPr>
              <w:t>PSSP6</w:t>
            </w:r>
          </w:p>
        </w:tc>
        <w:tc>
          <w:tcPr>
            <w:tcW w:w="3576" w:type="dxa"/>
            <w:shd w:val="clear" w:color="auto" w:fill="auto"/>
          </w:tcPr>
          <w:p w:rsidRPr="00CB3FE2" w:rsidR="00CB3FE2" w:rsidP="00592BBF" w:rsidRDefault="00CB3FE2" w14:paraId="603B5911" w14:textId="77777777">
            <w:proofErr w:type="spellStart"/>
            <w:r w:rsidRPr="00CB3FE2">
              <w:t>Pseudoroegneria</w:t>
            </w:r>
            <w:proofErr w:type="spellEnd"/>
            <w:r w:rsidRPr="00CB3FE2">
              <w:t xml:space="preserve"> </w:t>
            </w:r>
            <w:proofErr w:type="spellStart"/>
            <w:r w:rsidRPr="00CB3FE2">
              <w:t>spicata</w:t>
            </w:r>
            <w:proofErr w:type="spellEnd"/>
          </w:p>
        </w:tc>
        <w:tc>
          <w:tcPr>
            <w:tcW w:w="2712" w:type="dxa"/>
            <w:shd w:val="clear" w:color="auto" w:fill="auto"/>
          </w:tcPr>
          <w:p w:rsidRPr="00CB3FE2" w:rsidR="00CB3FE2" w:rsidP="00592BBF" w:rsidRDefault="00CB3FE2" w14:paraId="5FD4CD25" w14:textId="77777777">
            <w:proofErr w:type="spellStart"/>
            <w:r w:rsidRPr="00CB3FE2">
              <w:t>Bluebunch</w:t>
            </w:r>
            <w:proofErr w:type="spellEnd"/>
            <w:r w:rsidRPr="00CB3FE2">
              <w:t xml:space="preserve"> wheatgrass</w:t>
            </w:r>
          </w:p>
        </w:tc>
        <w:tc>
          <w:tcPr>
            <w:tcW w:w="1956" w:type="dxa"/>
            <w:shd w:val="clear" w:color="auto" w:fill="auto"/>
          </w:tcPr>
          <w:p w:rsidRPr="00CB3FE2" w:rsidR="00CB3FE2" w:rsidP="00592BBF" w:rsidRDefault="00CB3FE2" w14:paraId="01CEFAD5" w14:textId="77777777">
            <w:r w:rsidRPr="00CB3FE2">
              <w:t>Lower</w:t>
            </w:r>
          </w:p>
        </w:tc>
      </w:tr>
    </w:tbl>
    <w:p w:rsidR="00CB3FE2" w:rsidP="00CB3FE2" w:rsidRDefault="00CB3FE2" w14:paraId="59DFD3C0" w14:textId="77777777"/>
    <w:p w:rsidR="00CB3FE2" w:rsidP="00CB3FE2" w:rsidRDefault="00CB3FE2" w14:paraId="7ACB4756" w14:textId="77777777">
      <w:pPr>
        <w:pStyle w:val="SClassInfoPara"/>
      </w:pPr>
      <w:r>
        <w:t>Description</w:t>
      </w:r>
    </w:p>
    <w:p w:rsidR="00CB3FE2" w:rsidP="00CB3FE2" w:rsidRDefault="00CB3FE2" w14:paraId="637C9F3B" w14:textId="670427EE">
      <w:r>
        <w:t xml:space="preserve">Mid-seral, open, still primarily grasses, but also includes mature shrubs. </w:t>
      </w:r>
    </w:p>
    <w:p w:rsidR="00CB3FE2" w:rsidP="00CB3FE2" w:rsidRDefault="00CB3FE2" w14:paraId="3EF59757" w14:textId="77777777"/>
    <w:p>
      <w:r>
        <w:rPr>
          <w:i/>
          <w:u w:val="single"/>
        </w:rPr>
        <w:t>Maximum Tree Size Class</w:t>
      </w:r>
      <w:br/>
      <w:r>
        <w:t>None</w:t>
      </w:r>
    </w:p>
    <w:p w:rsidR="00CB3FE2" w:rsidP="00CB3FE2" w:rsidRDefault="00CB3FE2" w14:paraId="6EBBB693" w14:textId="1415EBEA">
      <w:pPr>
        <w:pStyle w:val="InfoPara"/>
        <w:pBdr>
          <w:top w:val="single" w:color="auto" w:sz="4" w:space="1"/>
        </w:pBdr>
      </w:pPr>
      <w:r xmlns:w="http://schemas.openxmlformats.org/wordprocessingml/2006/main">
        <w:t>Class C</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B3FE2" w:rsidP="00CB3FE2" w:rsidRDefault="00CB3FE2" w14:paraId="5B3D48AE" w14:textId="77777777"/>
    <w:p w:rsidR="00CB3FE2" w:rsidP="00CB3FE2" w:rsidRDefault="00CB3FE2" w14:paraId="591A108E"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CB3FE2" w:rsidR="00CB3FE2" w:rsidTr="00CB3FE2" w14:paraId="25D54FA8" w14:textId="77777777">
        <w:tc>
          <w:tcPr>
            <w:tcW w:w="1332" w:type="dxa"/>
            <w:tcBorders>
              <w:top w:val="single" w:color="auto" w:sz="2" w:space="0"/>
              <w:bottom w:val="single" w:color="000000" w:sz="12" w:space="0"/>
            </w:tcBorders>
            <w:shd w:val="clear" w:color="auto" w:fill="auto"/>
          </w:tcPr>
          <w:p w:rsidRPr="00CB3FE2" w:rsidR="00CB3FE2" w:rsidP="006D6C35" w:rsidRDefault="00CB3FE2" w14:paraId="57F9ED27" w14:textId="77777777">
            <w:pPr>
              <w:rPr>
                <w:b/>
                <w:bCs/>
              </w:rPr>
            </w:pPr>
            <w:r w:rsidRPr="00CB3FE2">
              <w:rPr>
                <w:b/>
                <w:bCs/>
              </w:rPr>
              <w:t>Symbol</w:t>
            </w:r>
          </w:p>
        </w:tc>
        <w:tc>
          <w:tcPr>
            <w:tcW w:w="3576" w:type="dxa"/>
            <w:tcBorders>
              <w:top w:val="single" w:color="auto" w:sz="2" w:space="0"/>
              <w:bottom w:val="single" w:color="000000" w:sz="12" w:space="0"/>
            </w:tcBorders>
            <w:shd w:val="clear" w:color="auto" w:fill="auto"/>
          </w:tcPr>
          <w:p w:rsidRPr="00CB3FE2" w:rsidR="00CB3FE2" w:rsidP="006D6C35" w:rsidRDefault="00CB3FE2" w14:paraId="2A0BDBA5" w14:textId="77777777">
            <w:pPr>
              <w:rPr>
                <w:b/>
                <w:bCs/>
              </w:rPr>
            </w:pPr>
            <w:r w:rsidRPr="00CB3FE2">
              <w:rPr>
                <w:b/>
                <w:bCs/>
              </w:rPr>
              <w:t>Scientific Name</w:t>
            </w:r>
          </w:p>
        </w:tc>
        <w:tc>
          <w:tcPr>
            <w:tcW w:w="2712" w:type="dxa"/>
            <w:tcBorders>
              <w:top w:val="single" w:color="auto" w:sz="2" w:space="0"/>
              <w:bottom w:val="single" w:color="000000" w:sz="12" w:space="0"/>
            </w:tcBorders>
            <w:shd w:val="clear" w:color="auto" w:fill="auto"/>
          </w:tcPr>
          <w:p w:rsidRPr="00CB3FE2" w:rsidR="00CB3FE2" w:rsidP="006D6C35" w:rsidRDefault="00CB3FE2" w14:paraId="23F600B1" w14:textId="77777777">
            <w:pPr>
              <w:rPr>
                <w:b/>
                <w:bCs/>
              </w:rPr>
            </w:pPr>
            <w:r w:rsidRPr="00CB3FE2">
              <w:rPr>
                <w:b/>
                <w:bCs/>
              </w:rPr>
              <w:t>Common Name</w:t>
            </w:r>
          </w:p>
        </w:tc>
        <w:tc>
          <w:tcPr>
            <w:tcW w:w="1956" w:type="dxa"/>
            <w:tcBorders>
              <w:top w:val="single" w:color="auto" w:sz="2" w:space="0"/>
              <w:bottom w:val="single" w:color="000000" w:sz="12" w:space="0"/>
            </w:tcBorders>
            <w:shd w:val="clear" w:color="auto" w:fill="auto"/>
          </w:tcPr>
          <w:p w:rsidRPr="00CB3FE2" w:rsidR="00CB3FE2" w:rsidP="006D6C35" w:rsidRDefault="00CB3FE2" w14:paraId="2F853F2C" w14:textId="77777777">
            <w:pPr>
              <w:rPr>
                <w:b/>
                <w:bCs/>
              </w:rPr>
            </w:pPr>
            <w:r w:rsidRPr="00CB3FE2">
              <w:rPr>
                <w:b/>
                <w:bCs/>
              </w:rPr>
              <w:t>Canopy Position</w:t>
            </w:r>
          </w:p>
        </w:tc>
      </w:tr>
      <w:tr w:rsidRPr="00CB3FE2" w:rsidR="00CB3FE2" w:rsidTr="00CB3FE2" w14:paraId="450067CD" w14:textId="77777777">
        <w:tc>
          <w:tcPr>
            <w:tcW w:w="1332" w:type="dxa"/>
            <w:tcBorders>
              <w:top w:val="single" w:color="000000" w:sz="12" w:space="0"/>
            </w:tcBorders>
            <w:shd w:val="clear" w:color="auto" w:fill="auto"/>
          </w:tcPr>
          <w:p w:rsidRPr="00CB3FE2" w:rsidR="00CB3FE2" w:rsidP="006D6C35" w:rsidRDefault="00CB3FE2" w14:paraId="035D9D40" w14:textId="77777777">
            <w:pPr>
              <w:rPr>
                <w:bCs/>
              </w:rPr>
            </w:pPr>
            <w:r w:rsidRPr="00CB3FE2">
              <w:rPr>
                <w:bCs/>
              </w:rPr>
              <w:t>ARTRT</w:t>
            </w:r>
          </w:p>
        </w:tc>
        <w:tc>
          <w:tcPr>
            <w:tcW w:w="3576" w:type="dxa"/>
            <w:tcBorders>
              <w:top w:val="single" w:color="000000" w:sz="12" w:space="0"/>
            </w:tcBorders>
            <w:shd w:val="clear" w:color="auto" w:fill="auto"/>
          </w:tcPr>
          <w:p w:rsidRPr="00CB3FE2" w:rsidR="00CB3FE2" w:rsidP="006D6C35" w:rsidRDefault="00CB3FE2" w14:paraId="39666316" w14:textId="77777777">
            <w:r w:rsidRPr="00CB3FE2">
              <w:t>Artemisia tridentata ssp. tridentata</w:t>
            </w:r>
          </w:p>
        </w:tc>
        <w:tc>
          <w:tcPr>
            <w:tcW w:w="2712" w:type="dxa"/>
            <w:tcBorders>
              <w:top w:val="single" w:color="000000" w:sz="12" w:space="0"/>
            </w:tcBorders>
            <w:shd w:val="clear" w:color="auto" w:fill="auto"/>
          </w:tcPr>
          <w:p w:rsidRPr="00CB3FE2" w:rsidR="00CB3FE2" w:rsidP="006D6C35" w:rsidRDefault="00CB3FE2" w14:paraId="27F41DBB" w14:textId="77777777">
            <w:r w:rsidRPr="00CB3FE2">
              <w:t>Basin big sagebrush</w:t>
            </w:r>
          </w:p>
        </w:tc>
        <w:tc>
          <w:tcPr>
            <w:tcW w:w="1956" w:type="dxa"/>
            <w:tcBorders>
              <w:top w:val="single" w:color="000000" w:sz="12" w:space="0"/>
            </w:tcBorders>
            <w:shd w:val="clear" w:color="auto" w:fill="auto"/>
          </w:tcPr>
          <w:p w:rsidRPr="00CB3FE2" w:rsidR="00CB3FE2" w:rsidP="006D6C35" w:rsidRDefault="00CB3FE2" w14:paraId="5B25677F" w14:textId="77777777">
            <w:r w:rsidRPr="00CB3FE2">
              <w:t>Upper</w:t>
            </w:r>
          </w:p>
        </w:tc>
      </w:tr>
      <w:tr w:rsidRPr="00CB3FE2" w:rsidR="00CB3FE2" w:rsidTr="00CB3FE2" w14:paraId="021860F6" w14:textId="77777777">
        <w:tc>
          <w:tcPr>
            <w:tcW w:w="1332" w:type="dxa"/>
            <w:shd w:val="clear" w:color="auto" w:fill="auto"/>
          </w:tcPr>
          <w:p w:rsidRPr="00CB3FE2" w:rsidR="00CB3FE2" w:rsidP="006D6C35" w:rsidRDefault="00CB3FE2" w14:paraId="3B9AF632" w14:textId="77777777">
            <w:pPr>
              <w:rPr>
                <w:bCs/>
              </w:rPr>
            </w:pPr>
            <w:r w:rsidRPr="00CB3FE2">
              <w:rPr>
                <w:bCs/>
              </w:rPr>
              <w:t>ARTRW8</w:t>
            </w:r>
          </w:p>
        </w:tc>
        <w:tc>
          <w:tcPr>
            <w:tcW w:w="3576" w:type="dxa"/>
            <w:shd w:val="clear" w:color="auto" w:fill="auto"/>
          </w:tcPr>
          <w:p w:rsidRPr="00CB3FE2" w:rsidR="00CB3FE2" w:rsidP="006D6C35" w:rsidRDefault="00CB3FE2" w14:paraId="42E3A405" w14:textId="77777777">
            <w:r w:rsidRPr="00CB3FE2">
              <w:t xml:space="preserve">Artemisia tridentata ssp. </w:t>
            </w:r>
            <w:proofErr w:type="spellStart"/>
            <w:r w:rsidRPr="00CB3FE2">
              <w:t>wyomingensis</w:t>
            </w:r>
            <w:proofErr w:type="spellEnd"/>
          </w:p>
        </w:tc>
        <w:tc>
          <w:tcPr>
            <w:tcW w:w="2712" w:type="dxa"/>
            <w:shd w:val="clear" w:color="auto" w:fill="auto"/>
          </w:tcPr>
          <w:p w:rsidRPr="00CB3FE2" w:rsidR="00CB3FE2" w:rsidP="006D6C35" w:rsidRDefault="00CB3FE2" w14:paraId="32183513" w14:textId="77777777">
            <w:r w:rsidRPr="00CB3FE2">
              <w:t>Wyoming big sagebrush</w:t>
            </w:r>
          </w:p>
        </w:tc>
        <w:tc>
          <w:tcPr>
            <w:tcW w:w="1956" w:type="dxa"/>
            <w:shd w:val="clear" w:color="auto" w:fill="auto"/>
          </w:tcPr>
          <w:p w:rsidRPr="00CB3FE2" w:rsidR="00CB3FE2" w:rsidP="006D6C35" w:rsidRDefault="00CB3FE2" w14:paraId="65B8EAE6" w14:textId="77777777">
            <w:r w:rsidRPr="00CB3FE2">
              <w:t>Upper</w:t>
            </w:r>
          </w:p>
        </w:tc>
      </w:tr>
      <w:tr w:rsidRPr="00CB3FE2" w:rsidR="00CB3FE2" w:rsidTr="00CB3FE2" w14:paraId="5BCA09E6" w14:textId="77777777">
        <w:tc>
          <w:tcPr>
            <w:tcW w:w="1332" w:type="dxa"/>
            <w:shd w:val="clear" w:color="auto" w:fill="auto"/>
          </w:tcPr>
          <w:p w:rsidRPr="00CB3FE2" w:rsidR="00CB3FE2" w:rsidP="006D6C35" w:rsidRDefault="00CB3FE2" w14:paraId="7C4C63F4" w14:textId="77777777">
            <w:pPr>
              <w:rPr>
                <w:bCs/>
              </w:rPr>
            </w:pPr>
            <w:r w:rsidRPr="00CB3FE2">
              <w:rPr>
                <w:bCs/>
              </w:rPr>
              <w:lastRenderedPageBreak/>
              <w:t>ATCA2</w:t>
            </w:r>
          </w:p>
        </w:tc>
        <w:tc>
          <w:tcPr>
            <w:tcW w:w="3576" w:type="dxa"/>
            <w:shd w:val="clear" w:color="auto" w:fill="auto"/>
          </w:tcPr>
          <w:p w:rsidRPr="00CB3FE2" w:rsidR="00CB3FE2" w:rsidP="006D6C35" w:rsidRDefault="00CB3FE2" w14:paraId="19A37664" w14:textId="77777777">
            <w:proofErr w:type="spellStart"/>
            <w:r w:rsidRPr="00CB3FE2">
              <w:t>Atriplex</w:t>
            </w:r>
            <w:proofErr w:type="spellEnd"/>
            <w:r w:rsidRPr="00CB3FE2">
              <w:t xml:space="preserve"> </w:t>
            </w:r>
            <w:proofErr w:type="spellStart"/>
            <w:r w:rsidRPr="00CB3FE2">
              <w:t>canescens</w:t>
            </w:r>
            <w:proofErr w:type="spellEnd"/>
          </w:p>
        </w:tc>
        <w:tc>
          <w:tcPr>
            <w:tcW w:w="2712" w:type="dxa"/>
            <w:shd w:val="clear" w:color="auto" w:fill="auto"/>
          </w:tcPr>
          <w:p w:rsidRPr="00CB3FE2" w:rsidR="00CB3FE2" w:rsidP="006D6C35" w:rsidRDefault="00CB3FE2" w14:paraId="2F01905A" w14:textId="77777777">
            <w:proofErr w:type="spellStart"/>
            <w:r w:rsidRPr="00CB3FE2">
              <w:t>Fourwing</w:t>
            </w:r>
            <w:proofErr w:type="spellEnd"/>
            <w:r w:rsidRPr="00CB3FE2">
              <w:t xml:space="preserve"> saltbush</w:t>
            </w:r>
          </w:p>
        </w:tc>
        <w:tc>
          <w:tcPr>
            <w:tcW w:w="1956" w:type="dxa"/>
            <w:shd w:val="clear" w:color="auto" w:fill="auto"/>
          </w:tcPr>
          <w:p w:rsidRPr="00CB3FE2" w:rsidR="00CB3FE2" w:rsidP="006D6C35" w:rsidRDefault="00CB3FE2" w14:paraId="6A0BA51C" w14:textId="77777777">
            <w:r w:rsidRPr="00CB3FE2">
              <w:t>Upper</w:t>
            </w:r>
          </w:p>
        </w:tc>
      </w:tr>
      <w:tr w:rsidRPr="00CB3FE2" w:rsidR="00CB3FE2" w:rsidTr="00CB3FE2" w14:paraId="7B31A273" w14:textId="77777777">
        <w:tc>
          <w:tcPr>
            <w:tcW w:w="1332" w:type="dxa"/>
            <w:shd w:val="clear" w:color="auto" w:fill="auto"/>
          </w:tcPr>
          <w:p w:rsidRPr="00CB3FE2" w:rsidR="00CB3FE2" w:rsidP="006D6C35" w:rsidRDefault="00CB3FE2" w14:paraId="70EA9784" w14:textId="77777777">
            <w:pPr>
              <w:rPr>
                <w:bCs/>
              </w:rPr>
            </w:pPr>
            <w:r w:rsidRPr="00CB3FE2">
              <w:rPr>
                <w:bCs/>
              </w:rPr>
              <w:t>PSSP6</w:t>
            </w:r>
          </w:p>
        </w:tc>
        <w:tc>
          <w:tcPr>
            <w:tcW w:w="3576" w:type="dxa"/>
            <w:shd w:val="clear" w:color="auto" w:fill="auto"/>
          </w:tcPr>
          <w:p w:rsidRPr="00CB3FE2" w:rsidR="00CB3FE2" w:rsidP="006D6C35" w:rsidRDefault="00CB3FE2" w14:paraId="72C3906C" w14:textId="77777777">
            <w:proofErr w:type="spellStart"/>
            <w:r w:rsidRPr="00CB3FE2">
              <w:t>Pseudoroegneria</w:t>
            </w:r>
            <w:proofErr w:type="spellEnd"/>
            <w:r w:rsidRPr="00CB3FE2">
              <w:t xml:space="preserve"> </w:t>
            </w:r>
            <w:proofErr w:type="spellStart"/>
            <w:r w:rsidRPr="00CB3FE2">
              <w:t>spicata</w:t>
            </w:r>
            <w:proofErr w:type="spellEnd"/>
          </w:p>
        </w:tc>
        <w:tc>
          <w:tcPr>
            <w:tcW w:w="2712" w:type="dxa"/>
            <w:shd w:val="clear" w:color="auto" w:fill="auto"/>
          </w:tcPr>
          <w:p w:rsidRPr="00CB3FE2" w:rsidR="00CB3FE2" w:rsidP="006D6C35" w:rsidRDefault="00CB3FE2" w14:paraId="5388679C" w14:textId="77777777">
            <w:proofErr w:type="spellStart"/>
            <w:r w:rsidRPr="00CB3FE2">
              <w:t>Bluebunch</w:t>
            </w:r>
            <w:proofErr w:type="spellEnd"/>
            <w:r w:rsidRPr="00CB3FE2">
              <w:t xml:space="preserve"> wheatgrass</w:t>
            </w:r>
          </w:p>
        </w:tc>
        <w:tc>
          <w:tcPr>
            <w:tcW w:w="1956" w:type="dxa"/>
            <w:shd w:val="clear" w:color="auto" w:fill="auto"/>
          </w:tcPr>
          <w:p w:rsidRPr="00CB3FE2" w:rsidR="00CB3FE2" w:rsidP="006D6C35" w:rsidRDefault="00CB3FE2" w14:paraId="32FBA690" w14:textId="77777777">
            <w:r w:rsidRPr="00CB3FE2">
              <w:t>Lower</w:t>
            </w:r>
          </w:p>
        </w:tc>
      </w:tr>
    </w:tbl>
    <w:p w:rsidR="00CB3FE2" w:rsidP="00CB3FE2" w:rsidRDefault="00CB3FE2" w14:paraId="3A320233" w14:textId="77777777"/>
    <w:p w:rsidR="00CB3FE2" w:rsidP="00CB3FE2" w:rsidRDefault="00CB3FE2" w14:paraId="2B8B3213" w14:textId="77777777">
      <w:pPr>
        <w:pStyle w:val="SClassInfoPara"/>
      </w:pPr>
      <w:r>
        <w:t>Description</w:t>
      </w:r>
    </w:p>
    <w:p w:rsidR="00CB3FE2" w:rsidP="00CB3FE2" w:rsidRDefault="00CB3FE2" w14:paraId="160CCAB0" w14:textId="4B0E943C">
      <w:r>
        <w:t xml:space="preserve">Late seral shrubs over grasses. Shrubs are dominated by </w:t>
      </w:r>
      <w:proofErr w:type="spellStart"/>
      <w:r w:rsidRPr="00B60558">
        <w:rPr>
          <w:i/>
        </w:rPr>
        <w:t>Atriplex</w:t>
      </w:r>
      <w:proofErr w:type="spellEnd"/>
      <w:r>
        <w:t xml:space="preserve"> </w:t>
      </w:r>
      <w:r w:rsidR="00F91E56">
        <w:t xml:space="preserve">spp. </w:t>
      </w:r>
      <w:r>
        <w:t xml:space="preserve">and sagebrush, and grass cover will be lower than the mid-seral stage. </w:t>
      </w:r>
    </w:p>
    <w:p w:rsidR="00CB3FE2" w:rsidP="00CB3FE2" w:rsidRDefault="00CB3FE2" w14:paraId="03C875D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24</w:t>
            </w:r>
          </w:p>
        </w:tc>
      </w:tr>
      <w:tr>
        <w:tc>
          <w:p>
            <w:pPr>
              <w:jc w:val="center"/>
            </w:pPr>
            <w:r>
              <w:rPr>
                <w:sz w:val="20"/>
              </w:rPr>
              <w:t>Mid1:OPN</w:t>
            </w:r>
          </w:p>
        </w:tc>
        <w:tc>
          <w:p>
            <w:pPr>
              <w:jc w:val="center"/>
            </w:pPr>
            <w:r>
              <w:rPr>
                <w:sz w:val="20"/>
              </w:rPr>
              <w:t>25</w:t>
            </w:r>
          </w:p>
        </w:tc>
        <w:tc>
          <w:p>
            <w:pPr>
              <w:jc w:val="center"/>
            </w:pPr>
            <w:r>
              <w:rPr>
                <w:sz w:val="20"/>
              </w:rPr>
              <w:t>Mid1:OPN</w:t>
            </w:r>
          </w:p>
        </w:tc>
        <w:tc>
          <w:p>
            <w:pPr>
              <w:jc w:val="center"/>
            </w:pPr>
            <w:r>
              <w:rPr>
                <w:sz w:val="20"/>
              </w:rPr>
              <w:t>144</w:t>
            </w:r>
          </w:p>
        </w:tc>
      </w:tr>
      <w:tr>
        <w:tc>
          <w:p>
            <w:pPr>
              <w:jc w:val="center"/>
            </w:pPr>
            <w:r>
              <w:rPr>
                <w:sz w:val="20"/>
              </w:rPr>
              <w:t>Late1:OPN</w:t>
            </w:r>
          </w:p>
        </w:tc>
        <w:tc>
          <w:p>
            <w:pPr>
              <w:jc w:val="center"/>
            </w:pPr>
            <w:r>
              <w:rPr>
                <w:sz w:val="20"/>
              </w:rPr>
              <w:t>145</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118</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B3FE2" w:rsidP="00CB3FE2" w:rsidRDefault="00CB3FE2" w14:paraId="0EA47A73" w14:textId="77777777">
      <w:r>
        <w:t>Branson, F.A., R.F. Miller and I.S. McQueen. 1976. Moisture relationships in twelve northern desert shrub communities near Grand Junction, Colorado. Ecology 57: 1104 -1124.</w:t>
      </w:r>
    </w:p>
    <w:p w:rsidR="00CB3FE2" w:rsidP="00CB3FE2" w:rsidRDefault="00CB3FE2" w14:paraId="56FA37E3" w14:textId="77777777"/>
    <w:p w:rsidR="00CB3FE2" w:rsidP="00CB3FE2" w:rsidRDefault="00CB3FE2" w14:paraId="583EDC73" w14:textId="77777777">
      <w:proofErr w:type="spellStart"/>
      <w:r>
        <w:t>Hironaka</w:t>
      </w:r>
      <w:proofErr w:type="spellEnd"/>
      <w:r>
        <w:t xml:space="preserve">, M., M.A. </w:t>
      </w:r>
      <w:proofErr w:type="spellStart"/>
      <w:r>
        <w:t>Fosberg</w:t>
      </w:r>
      <w:proofErr w:type="spellEnd"/>
      <w:r>
        <w:t xml:space="preserve"> and A.H. </w:t>
      </w:r>
      <w:proofErr w:type="spellStart"/>
      <w:r>
        <w:t>Winward</w:t>
      </w:r>
      <w:proofErr w:type="spellEnd"/>
      <w:r>
        <w:t>. 1983. Sagebrush-grass habitat types of southern Idaho. Forestry, Wildlife, and Range Experiment Station Bulletin No. 15, University of Idaho, Moscow. 44 pp.</w:t>
      </w:r>
    </w:p>
    <w:p w:rsidR="00CB3FE2" w:rsidP="00CB3FE2" w:rsidRDefault="00CB3FE2" w14:paraId="7E9C1193" w14:textId="77777777"/>
    <w:p w:rsidR="00CB3FE2" w:rsidP="00CB3FE2" w:rsidRDefault="00CB3FE2" w14:paraId="445B2086" w14:textId="77777777">
      <w:r>
        <w:t xml:space="preserve">Howard, J.L. 2003. </w:t>
      </w:r>
      <w:proofErr w:type="spellStart"/>
      <w:r>
        <w:t>Atriplex</w:t>
      </w:r>
      <w:proofErr w:type="spellEnd"/>
      <w:r>
        <w:t xml:space="preserve"> </w:t>
      </w:r>
      <w:proofErr w:type="spellStart"/>
      <w:r>
        <w:t>canescens</w:t>
      </w:r>
      <w:proofErr w:type="spellEnd"/>
      <w:r>
        <w:t xml:space="preserve">. In: Fire Effects Information System, [Online]. USDA Forest Service, Rocky Mountain Research Station, Fire Sciences Laboratory (Producer). Available: http://www.fs.fed.us/database/feis/ [ 2005, May 3 ].. </w:t>
      </w:r>
    </w:p>
    <w:p w:rsidR="00CB3FE2" w:rsidP="00CB3FE2" w:rsidRDefault="00CB3FE2" w14:paraId="76FB92B6" w14:textId="77777777"/>
    <w:p w:rsidR="00CB3FE2" w:rsidP="00CB3FE2" w:rsidRDefault="00CB3FE2" w14:paraId="2C384EBF" w14:textId="77777777">
      <w:r>
        <w:t xml:space="preserve">NatureServe. 2005. NatureServe Explorer: An online encyclopedia of life [web application]. Version 4.4. NatureServe, Arlington, Virginia. Available http://www.natureserve.org/explorer. (Accessed: May 3, 2005 ). </w:t>
      </w:r>
    </w:p>
    <w:p w:rsidR="00CB3FE2" w:rsidP="00CB3FE2" w:rsidRDefault="00CB3FE2" w14:paraId="0731CE55" w14:textId="77777777"/>
    <w:p w:rsidR="00CB3FE2" w:rsidP="00CB3FE2" w:rsidRDefault="00CB3FE2" w14:paraId="1CC5374C" w14:textId="77777777">
      <w:r>
        <w:t>NatureServe. 2007. International Ecological Classification Standard: Terrestrial Ecological Classifications. NatureServe Central Databases. Arlington, VA. Data current as of 10 February 2007.</w:t>
      </w:r>
    </w:p>
    <w:p w:rsidR="00CB3FE2" w:rsidP="00CB3FE2" w:rsidRDefault="00CB3FE2" w14:paraId="54E71CB9" w14:textId="77777777"/>
    <w:p w:rsidR="00CB3FE2" w:rsidP="00CB3FE2" w:rsidRDefault="00CB3FE2" w14:paraId="4145D54D" w14:textId="77777777">
      <w:r>
        <w:t>West, N.E. 1983. Western Intermountain sagebrush steppe. Pages 351-374 in: N.E. West, editor. Temperate deserts and semi-deserts. Ecosystems of the world, Volume 5. Elsevier Publishing Company, Amsterdam.</w:t>
      </w:r>
    </w:p>
    <w:p w:rsidRPr="00A43E41" w:rsidR="004D5F12" w:rsidP="00CB3FE2" w:rsidRDefault="004D5F12" w14:paraId="2F14BA9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DED82" w14:textId="77777777" w:rsidR="006E0DA6" w:rsidRDefault="006E0DA6">
      <w:r>
        <w:separator/>
      </w:r>
    </w:p>
  </w:endnote>
  <w:endnote w:type="continuationSeparator" w:id="0">
    <w:p w14:paraId="29C2983F" w14:textId="77777777" w:rsidR="006E0DA6" w:rsidRDefault="006E0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92AD8" w14:textId="77777777" w:rsidR="00CB3FE2" w:rsidRDefault="00CB3FE2" w:rsidP="00CB3FE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94424" w14:textId="77777777" w:rsidR="006E0DA6" w:rsidRDefault="006E0DA6">
      <w:r>
        <w:separator/>
      </w:r>
    </w:p>
  </w:footnote>
  <w:footnote w:type="continuationSeparator" w:id="0">
    <w:p w14:paraId="0885E175" w14:textId="77777777" w:rsidR="006E0DA6" w:rsidRDefault="006E0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7A1F" w14:textId="77777777" w:rsidR="00A43E41" w:rsidRDefault="00A43E41" w:rsidP="00CB3FE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FE2"/>
    <w:rsid w:val="000037B3"/>
    <w:rsid w:val="00004505"/>
    <w:rsid w:val="00005947"/>
    <w:rsid w:val="00006AF9"/>
    <w:rsid w:val="00007DAF"/>
    <w:rsid w:val="000103AE"/>
    <w:rsid w:val="00013BD4"/>
    <w:rsid w:val="0001622F"/>
    <w:rsid w:val="00017E5D"/>
    <w:rsid w:val="0002152F"/>
    <w:rsid w:val="00022095"/>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6C5D"/>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873CE"/>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5C98"/>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33C0"/>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37F4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965C6"/>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0DA6"/>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A7C1D"/>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E9C"/>
    <w:rsid w:val="008317C0"/>
    <w:rsid w:val="008327C1"/>
    <w:rsid w:val="0083303E"/>
    <w:rsid w:val="0083523E"/>
    <w:rsid w:val="00842A48"/>
    <w:rsid w:val="008450B0"/>
    <w:rsid w:val="00845531"/>
    <w:rsid w:val="0084605A"/>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375F"/>
    <w:rsid w:val="009C3926"/>
    <w:rsid w:val="009C52D4"/>
    <w:rsid w:val="009C78BA"/>
    <w:rsid w:val="009C7CE5"/>
    <w:rsid w:val="009D149E"/>
    <w:rsid w:val="009D576B"/>
    <w:rsid w:val="009D6227"/>
    <w:rsid w:val="009E0DB5"/>
    <w:rsid w:val="009E3699"/>
    <w:rsid w:val="009E5C0F"/>
    <w:rsid w:val="009E621C"/>
    <w:rsid w:val="009E72B2"/>
    <w:rsid w:val="009F01E8"/>
    <w:rsid w:val="009F25DF"/>
    <w:rsid w:val="009F2AAC"/>
    <w:rsid w:val="009F31F9"/>
    <w:rsid w:val="009F3BAE"/>
    <w:rsid w:val="009F4101"/>
    <w:rsid w:val="009F4887"/>
    <w:rsid w:val="009F5AD6"/>
    <w:rsid w:val="00A00353"/>
    <w:rsid w:val="00A01AE1"/>
    <w:rsid w:val="00A055FD"/>
    <w:rsid w:val="00A05D93"/>
    <w:rsid w:val="00A10FBA"/>
    <w:rsid w:val="00A139C7"/>
    <w:rsid w:val="00A140AF"/>
    <w:rsid w:val="00A15139"/>
    <w:rsid w:val="00A17D70"/>
    <w:rsid w:val="00A22AF5"/>
    <w:rsid w:val="00A247B9"/>
    <w:rsid w:val="00A27EFB"/>
    <w:rsid w:val="00A314F0"/>
    <w:rsid w:val="00A31BB6"/>
    <w:rsid w:val="00A339E1"/>
    <w:rsid w:val="00A343D6"/>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1CB"/>
    <w:rsid w:val="00AD5E0C"/>
    <w:rsid w:val="00AE0BAE"/>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0558"/>
    <w:rsid w:val="00B62A69"/>
    <w:rsid w:val="00B650FF"/>
    <w:rsid w:val="00B65E53"/>
    <w:rsid w:val="00B6691F"/>
    <w:rsid w:val="00B67687"/>
    <w:rsid w:val="00B70F12"/>
    <w:rsid w:val="00B71232"/>
    <w:rsid w:val="00B73D54"/>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3FE2"/>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107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1E56"/>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F0AF1"/>
  <w15:docId w15:val="{F43D408B-3406-41A8-AC7D-DF61604F6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E6C5D"/>
    <w:pPr>
      <w:ind w:left="720"/>
    </w:pPr>
    <w:rPr>
      <w:rFonts w:ascii="Calibri" w:eastAsiaTheme="minorHAnsi" w:hAnsi="Calibri"/>
      <w:sz w:val="22"/>
      <w:szCs w:val="22"/>
    </w:rPr>
  </w:style>
  <w:style w:type="character" w:styleId="Hyperlink">
    <w:name w:val="Hyperlink"/>
    <w:basedOn w:val="DefaultParagraphFont"/>
    <w:rsid w:val="000E6C5D"/>
    <w:rPr>
      <w:color w:val="0000FF" w:themeColor="hyperlink"/>
      <w:u w:val="single"/>
    </w:rPr>
  </w:style>
  <w:style w:type="paragraph" w:styleId="BalloonText">
    <w:name w:val="Balloon Text"/>
    <w:basedOn w:val="Normal"/>
    <w:link w:val="BalloonTextChar"/>
    <w:uiPriority w:val="99"/>
    <w:semiHidden/>
    <w:unhideWhenUsed/>
    <w:rsid w:val="000E6C5D"/>
    <w:rPr>
      <w:rFonts w:ascii="Tahoma" w:hAnsi="Tahoma" w:cs="Tahoma"/>
      <w:sz w:val="16"/>
      <w:szCs w:val="16"/>
    </w:rPr>
  </w:style>
  <w:style w:type="character" w:customStyle="1" w:styleId="BalloonTextChar">
    <w:name w:val="Balloon Text Char"/>
    <w:basedOn w:val="DefaultParagraphFont"/>
    <w:link w:val="BalloonText"/>
    <w:uiPriority w:val="99"/>
    <w:semiHidden/>
    <w:rsid w:val="000E6C5D"/>
    <w:rPr>
      <w:rFonts w:ascii="Tahoma" w:hAnsi="Tahoma" w:cs="Tahoma"/>
      <w:sz w:val="16"/>
      <w:szCs w:val="16"/>
    </w:rPr>
  </w:style>
  <w:style w:type="character" w:styleId="CommentReference">
    <w:name w:val="annotation reference"/>
    <w:basedOn w:val="DefaultParagraphFont"/>
    <w:uiPriority w:val="99"/>
    <w:semiHidden/>
    <w:unhideWhenUsed/>
    <w:rsid w:val="009F4887"/>
    <w:rPr>
      <w:sz w:val="16"/>
      <w:szCs w:val="16"/>
    </w:rPr>
  </w:style>
  <w:style w:type="paragraph" w:styleId="CommentText">
    <w:name w:val="annotation text"/>
    <w:basedOn w:val="Normal"/>
    <w:link w:val="CommentTextChar"/>
    <w:uiPriority w:val="99"/>
    <w:semiHidden/>
    <w:unhideWhenUsed/>
    <w:rsid w:val="009F4887"/>
    <w:rPr>
      <w:sz w:val="20"/>
      <w:szCs w:val="20"/>
    </w:rPr>
  </w:style>
  <w:style w:type="character" w:customStyle="1" w:styleId="CommentTextChar">
    <w:name w:val="Comment Text Char"/>
    <w:basedOn w:val="DefaultParagraphFont"/>
    <w:link w:val="CommentText"/>
    <w:uiPriority w:val="99"/>
    <w:semiHidden/>
    <w:rsid w:val="009F4887"/>
  </w:style>
  <w:style w:type="paragraph" w:styleId="CommentSubject">
    <w:name w:val="annotation subject"/>
    <w:basedOn w:val="CommentText"/>
    <w:next w:val="CommentText"/>
    <w:link w:val="CommentSubjectChar"/>
    <w:uiPriority w:val="99"/>
    <w:semiHidden/>
    <w:unhideWhenUsed/>
    <w:rsid w:val="009F4887"/>
    <w:rPr>
      <w:b/>
      <w:bCs/>
    </w:rPr>
  </w:style>
  <w:style w:type="character" w:customStyle="1" w:styleId="CommentSubjectChar">
    <w:name w:val="Comment Subject Char"/>
    <w:basedOn w:val="CommentTextChar"/>
    <w:link w:val="CommentSubject"/>
    <w:uiPriority w:val="99"/>
    <w:semiHidden/>
    <w:rsid w:val="009F48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091719">
      <w:bodyDiv w:val="1"/>
      <w:marLeft w:val="0"/>
      <w:marRight w:val="0"/>
      <w:marTop w:val="0"/>
      <w:marBottom w:val="0"/>
      <w:divBdr>
        <w:top w:val="none" w:sz="0" w:space="0" w:color="auto"/>
        <w:left w:val="none" w:sz="0" w:space="0" w:color="auto"/>
        <w:bottom w:val="none" w:sz="0" w:space="0" w:color="auto"/>
        <w:right w:val="none" w:sz="0" w:space="0" w:color="auto"/>
      </w:divBdr>
    </w:div>
    <w:div w:id="200955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2014-08-21T14:40:00Z</cp:lastPrinted>
  <dcterms:created xsi:type="dcterms:W3CDTF">2017-08-18T18:19:00Z</dcterms:created>
  <dcterms:modified xsi:type="dcterms:W3CDTF">2018-06-12T20:35:00Z</dcterms:modified>
</cp:coreProperties>
</file>