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2BD" w:rsidP="008802BD" w:rsidRDefault="008802BD" w14:paraId="49B3005B" w14:textId="77777777">
      <w:pPr>
        <w:pStyle w:val="BpSTitle"/>
      </w:pPr>
      <w:bookmarkStart w:name="_GoBack" w:id="0"/>
      <w:bookmarkEnd w:id="0"/>
      <w:r>
        <w:t>11590</w:t>
      </w:r>
    </w:p>
    <w:p w:rsidR="008802BD" w:rsidP="008802BD" w:rsidRDefault="008802BD" w14:paraId="732189A2" w14:textId="77777777">
      <w:pPr>
        <w:pStyle w:val="BpSTitle"/>
      </w:pPr>
      <w:r>
        <w:t>Rocky Mountain Montane Riparian Systems</w:t>
      </w:r>
    </w:p>
    <w:p w:rsidR="008802BD" w:rsidP="008802BD" w:rsidRDefault="008802BD" w14:paraId="68A9FF3D" w14:textId="77777777">
      <w:r>
        <w:t xmlns:w="http://schemas.openxmlformats.org/wordprocessingml/2006/main">BpS Model/Description Version: Aug. 2020</w:t>
      </w:r>
      <w:r>
        <w:tab/>
      </w:r>
      <w:r>
        <w:tab/>
      </w:r>
      <w:r>
        <w:tab/>
      </w:r>
      <w:r>
        <w:tab/>
      </w:r>
      <w:r>
        <w:tab/>
      </w:r>
      <w:r>
        <w:tab/>
      </w:r>
      <w:r>
        <w:tab/>
      </w:r>
    </w:p>
    <w:p w:rsidR="008802BD" w:rsidP="008802BD" w:rsidRDefault="008802BD" w14:paraId="29A79E9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1932"/>
        <w:gridCol w:w="2052"/>
        <w:gridCol w:w="2400"/>
      </w:tblGrid>
      <w:tr w:rsidRPr="008802BD" w:rsidR="008802BD" w:rsidTr="008802BD" w14:paraId="0B22FAB5" w14:textId="77777777">
        <w:tc>
          <w:tcPr>
            <w:tcW w:w="1428" w:type="dxa"/>
            <w:tcBorders>
              <w:top w:val="single" w:color="auto" w:sz="2" w:space="0"/>
              <w:left w:val="single" w:color="auto" w:sz="12" w:space="0"/>
              <w:bottom w:val="single" w:color="000000" w:sz="12" w:space="0"/>
            </w:tcBorders>
            <w:shd w:val="clear" w:color="auto" w:fill="auto"/>
          </w:tcPr>
          <w:p w:rsidRPr="008802BD" w:rsidR="008802BD" w:rsidP="00700DD5" w:rsidRDefault="008802BD" w14:paraId="1E7AD534" w14:textId="77777777">
            <w:pPr>
              <w:rPr>
                <w:b/>
                <w:bCs/>
              </w:rPr>
            </w:pPr>
            <w:r w:rsidRPr="008802BD">
              <w:rPr>
                <w:b/>
                <w:bCs/>
              </w:rPr>
              <w:t>Modelers</w:t>
            </w:r>
          </w:p>
        </w:tc>
        <w:tc>
          <w:tcPr>
            <w:tcW w:w="1932" w:type="dxa"/>
            <w:tcBorders>
              <w:top w:val="single" w:color="auto" w:sz="2" w:space="0"/>
              <w:bottom w:val="single" w:color="000000" w:sz="12" w:space="0"/>
              <w:right w:val="single" w:color="000000" w:sz="12" w:space="0"/>
            </w:tcBorders>
            <w:shd w:val="clear" w:color="auto" w:fill="auto"/>
          </w:tcPr>
          <w:p w:rsidRPr="008802BD" w:rsidR="008802BD" w:rsidP="00700DD5" w:rsidRDefault="008802BD" w14:paraId="6951EC07"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8802BD" w:rsidR="008802BD" w:rsidP="00700DD5" w:rsidRDefault="008802BD" w14:paraId="06D8B4F8" w14:textId="77777777">
            <w:pPr>
              <w:rPr>
                <w:b/>
                <w:bCs/>
              </w:rPr>
            </w:pPr>
            <w:r w:rsidRPr="008802BD">
              <w:rPr>
                <w:b/>
                <w:bCs/>
              </w:rPr>
              <w:t>Reviewers</w:t>
            </w:r>
          </w:p>
        </w:tc>
        <w:tc>
          <w:tcPr>
            <w:tcW w:w="2400" w:type="dxa"/>
            <w:tcBorders>
              <w:top w:val="single" w:color="auto" w:sz="2" w:space="0"/>
              <w:bottom w:val="single" w:color="000000" w:sz="12" w:space="0"/>
            </w:tcBorders>
            <w:shd w:val="clear" w:color="auto" w:fill="auto"/>
          </w:tcPr>
          <w:p w:rsidRPr="008802BD" w:rsidR="008802BD" w:rsidP="00700DD5" w:rsidRDefault="008802BD" w14:paraId="42A33B33" w14:textId="77777777">
            <w:pPr>
              <w:rPr>
                <w:b/>
                <w:bCs/>
              </w:rPr>
            </w:pPr>
          </w:p>
        </w:tc>
      </w:tr>
      <w:tr w:rsidRPr="008802BD" w:rsidR="008802BD" w:rsidTr="008802BD" w14:paraId="5E07021D" w14:textId="77777777">
        <w:tc>
          <w:tcPr>
            <w:tcW w:w="1428" w:type="dxa"/>
            <w:tcBorders>
              <w:top w:val="single" w:color="000000" w:sz="12" w:space="0"/>
              <w:left w:val="single" w:color="auto" w:sz="12" w:space="0"/>
            </w:tcBorders>
            <w:shd w:val="clear" w:color="auto" w:fill="auto"/>
          </w:tcPr>
          <w:p w:rsidRPr="008802BD" w:rsidR="008802BD" w:rsidP="00700DD5" w:rsidRDefault="008802BD" w14:paraId="57F8A9CD" w14:textId="77777777">
            <w:pPr>
              <w:rPr>
                <w:bCs/>
              </w:rPr>
            </w:pPr>
            <w:r w:rsidRPr="008802BD">
              <w:rPr>
                <w:bCs/>
              </w:rPr>
              <w:t>Don Major</w:t>
            </w:r>
          </w:p>
        </w:tc>
        <w:tc>
          <w:tcPr>
            <w:tcW w:w="1932" w:type="dxa"/>
            <w:tcBorders>
              <w:top w:val="single" w:color="000000" w:sz="12" w:space="0"/>
              <w:right w:val="single" w:color="000000" w:sz="12" w:space="0"/>
            </w:tcBorders>
            <w:shd w:val="clear" w:color="auto" w:fill="auto"/>
          </w:tcPr>
          <w:p w:rsidRPr="008802BD" w:rsidR="008802BD" w:rsidP="00700DD5" w:rsidRDefault="008802BD" w14:paraId="7996F237" w14:textId="77777777">
            <w:r w:rsidRPr="008802BD">
              <w:t>dmajor@tnc.org</w:t>
            </w:r>
          </w:p>
        </w:tc>
        <w:tc>
          <w:tcPr>
            <w:tcW w:w="2052" w:type="dxa"/>
            <w:tcBorders>
              <w:top w:val="single" w:color="000000" w:sz="12" w:space="0"/>
              <w:left w:val="single" w:color="000000" w:sz="12" w:space="0"/>
            </w:tcBorders>
            <w:shd w:val="clear" w:color="auto" w:fill="auto"/>
          </w:tcPr>
          <w:p w:rsidRPr="008802BD" w:rsidR="008802BD" w:rsidP="00700DD5" w:rsidRDefault="008802BD" w14:paraId="2ED71288" w14:textId="77777777">
            <w:r w:rsidRPr="008802BD">
              <w:t>Louis Provencher</w:t>
            </w:r>
          </w:p>
        </w:tc>
        <w:tc>
          <w:tcPr>
            <w:tcW w:w="2400" w:type="dxa"/>
            <w:tcBorders>
              <w:top w:val="single" w:color="000000" w:sz="12" w:space="0"/>
            </w:tcBorders>
            <w:shd w:val="clear" w:color="auto" w:fill="auto"/>
          </w:tcPr>
          <w:p w:rsidRPr="008802BD" w:rsidR="008802BD" w:rsidP="00700DD5" w:rsidRDefault="008802BD" w14:paraId="0BEEAA46" w14:textId="77777777">
            <w:r w:rsidRPr="008802BD">
              <w:t>lprovencher@tnc.org</w:t>
            </w:r>
          </w:p>
        </w:tc>
      </w:tr>
      <w:tr w:rsidRPr="008802BD" w:rsidR="008802BD" w:rsidTr="008802BD" w14:paraId="6EF723A9" w14:textId="77777777">
        <w:tc>
          <w:tcPr>
            <w:tcW w:w="1428" w:type="dxa"/>
            <w:tcBorders>
              <w:left w:val="single" w:color="auto" w:sz="12" w:space="0"/>
            </w:tcBorders>
            <w:shd w:val="clear" w:color="auto" w:fill="auto"/>
          </w:tcPr>
          <w:p w:rsidRPr="008802BD" w:rsidR="008802BD" w:rsidP="00700DD5" w:rsidRDefault="008802BD" w14:paraId="4DE905B3" w14:textId="77777777">
            <w:pPr>
              <w:rPr>
                <w:bCs/>
              </w:rPr>
            </w:pPr>
            <w:r w:rsidRPr="008802BD">
              <w:rPr>
                <w:bCs/>
              </w:rPr>
              <w:t>None</w:t>
            </w:r>
          </w:p>
        </w:tc>
        <w:tc>
          <w:tcPr>
            <w:tcW w:w="1932" w:type="dxa"/>
            <w:tcBorders>
              <w:right w:val="single" w:color="000000" w:sz="12" w:space="0"/>
            </w:tcBorders>
            <w:shd w:val="clear" w:color="auto" w:fill="auto"/>
          </w:tcPr>
          <w:p w:rsidRPr="008802BD" w:rsidR="008802BD" w:rsidP="00700DD5" w:rsidRDefault="008802BD" w14:paraId="7F8C84D5" w14:textId="77777777">
            <w:r w:rsidRPr="008802BD">
              <w:t>None</w:t>
            </w:r>
          </w:p>
        </w:tc>
        <w:tc>
          <w:tcPr>
            <w:tcW w:w="2052" w:type="dxa"/>
            <w:tcBorders>
              <w:left w:val="single" w:color="000000" w:sz="12" w:space="0"/>
            </w:tcBorders>
            <w:shd w:val="clear" w:color="auto" w:fill="auto"/>
          </w:tcPr>
          <w:p w:rsidRPr="008802BD" w:rsidR="008802BD" w:rsidP="00700DD5" w:rsidRDefault="008802BD" w14:paraId="4CD0D34B" w14:textId="77777777">
            <w:r w:rsidRPr="008802BD">
              <w:t>None</w:t>
            </w:r>
          </w:p>
        </w:tc>
        <w:tc>
          <w:tcPr>
            <w:tcW w:w="2400" w:type="dxa"/>
            <w:shd w:val="clear" w:color="auto" w:fill="auto"/>
          </w:tcPr>
          <w:p w:rsidRPr="008802BD" w:rsidR="008802BD" w:rsidP="00700DD5" w:rsidRDefault="008802BD" w14:paraId="0246BE17" w14:textId="77777777">
            <w:r w:rsidRPr="008802BD">
              <w:t>None</w:t>
            </w:r>
          </w:p>
        </w:tc>
      </w:tr>
      <w:tr w:rsidRPr="008802BD" w:rsidR="008802BD" w:rsidTr="008802BD" w14:paraId="1D1FA6A5" w14:textId="77777777">
        <w:tc>
          <w:tcPr>
            <w:tcW w:w="1428" w:type="dxa"/>
            <w:tcBorders>
              <w:left w:val="single" w:color="auto" w:sz="12" w:space="0"/>
              <w:bottom w:val="single" w:color="auto" w:sz="2" w:space="0"/>
            </w:tcBorders>
            <w:shd w:val="clear" w:color="auto" w:fill="auto"/>
          </w:tcPr>
          <w:p w:rsidRPr="008802BD" w:rsidR="008802BD" w:rsidP="00700DD5" w:rsidRDefault="008802BD" w14:paraId="1A200A27" w14:textId="77777777">
            <w:pPr>
              <w:rPr>
                <w:bCs/>
              </w:rPr>
            </w:pPr>
            <w:r w:rsidRPr="008802BD">
              <w:rPr>
                <w:bCs/>
              </w:rPr>
              <w:t>None</w:t>
            </w:r>
          </w:p>
        </w:tc>
        <w:tc>
          <w:tcPr>
            <w:tcW w:w="1932" w:type="dxa"/>
            <w:tcBorders>
              <w:right w:val="single" w:color="000000" w:sz="12" w:space="0"/>
            </w:tcBorders>
            <w:shd w:val="clear" w:color="auto" w:fill="auto"/>
          </w:tcPr>
          <w:p w:rsidRPr="008802BD" w:rsidR="008802BD" w:rsidP="00700DD5" w:rsidRDefault="008802BD" w14:paraId="5A323908" w14:textId="77777777">
            <w:r w:rsidRPr="008802BD">
              <w:t>None</w:t>
            </w:r>
          </w:p>
        </w:tc>
        <w:tc>
          <w:tcPr>
            <w:tcW w:w="2052" w:type="dxa"/>
            <w:tcBorders>
              <w:left w:val="single" w:color="000000" w:sz="12" w:space="0"/>
              <w:bottom w:val="single" w:color="auto" w:sz="2" w:space="0"/>
            </w:tcBorders>
            <w:shd w:val="clear" w:color="auto" w:fill="auto"/>
          </w:tcPr>
          <w:p w:rsidRPr="008802BD" w:rsidR="008802BD" w:rsidP="00700DD5" w:rsidRDefault="008802BD" w14:paraId="53C2D0F4" w14:textId="77777777">
            <w:r w:rsidRPr="008802BD">
              <w:t>None</w:t>
            </w:r>
          </w:p>
        </w:tc>
        <w:tc>
          <w:tcPr>
            <w:tcW w:w="2400" w:type="dxa"/>
            <w:shd w:val="clear" w:color="auto" w:fill="auto"/>
          </w:tcPr>
          <w:p w:rsidRPr="008802BD" w:rsidR="008802BD" w:rsidP="00700DD5" w:rsidRDefault="008802BD" w14:paraId="73D713CD" w14:textId="77777777">
            <w:r w:rsidRPr="008802BD">
              <w:t>None</w:t>
            </w:r>
          </w:p>
        </w:tc>
      </w:tr>
    </w:tbl>
    <w:p w:rsidR="008802BD" w:rsidP="008802BD" w:rsidRDefault="008802BD" w14:paraId="6248D57E" w14:textId="77777777"/>
    <w:p w:rsidR="008802BD" w:rsidP="008802BD" w:rsidRDefault="008802BD" w14:paraId="1F331C8A" w14:textId="77777777">
      <w:pPr>
        <w:pStyle w:val="InfoPara"/>
      </w:pPr>
      <w:r>
        <w:t>Vegetation Type</w:t>
      </w:r>
    </w:p>
    <w:p w:rsidR="008802BD" w:rsidP="008802BD" w:rsidRDefault="00447DAA" w14:paraId="06DAA4D7" w14:textId="0D84377E">
      <w:r w:rsidRPr="00447DAA">
        <w:t>Woody Wetland</w:t>
      </w:r>
    </w:p>
    <w:p w:rsidR="008802BD" w:rsidP="008802BD" w:rsidRDefault="008802BD" w14:paraId="0CF28342" w14:textId="77777777">
      <w:pPr>
        <w:pStyle w:val="InfoPara"/>
      </w:pPr>
      <w:r>
        <w:t>Map Zones</w:t>
      </w:r>
    </w:p>
    <w:p w:rsidR="008802BD" w:rsidP="008802BD" w:rsidRDefault="0033508F" w14:paraId="4EA22277" w14:textId="77777777">
      <w:r>
        <w:t>12</w:t>
      </w:r>
      <w:r w:rsidR="00CE5977">
        <w:t>,</w:t>
      </w:r>
      <w:r w:rsidR="00906084">
        <w:t xml:space="preserve"> </w:t>
      </w:r>
      <w:r w:rsidR="00CE5977">
        <w:t>17</w:t>
      </w:r>
    </w:p>
    <w:p w:rsidR="008802BD" w:rsidP="008802BD" w:rsidRDefault="008802BD" w14:paraId="3D10FE81" w14:textId="77777777">
      <w:pPr>
        <w:pStyle w:val="InfoPara"/>
      </w:pPr>
      <w:r>
        <w:t>Geographic Range</w:t>
      </w:r>
    </w:p>
    <w:p w:rsidR="008802BD" w:rsidP="008802BD" w:rsidRDefault="008802BD" w14:paraId="50007B72" w14:textId="77777777">
      <w:r>
        <w:t>This system is found throughout the Rocky Mountains and Colorado Plateau regions.</w:t>
      </w:r>
    </w:p>
    <w:p w:rsidR="008802BD" w:rsidP="008802BD" w:rsidRDefault="008802BD" w14:paraId="3D8CA36C" w14:textId="77777777">
      <w:pPr>
        <w:pStyle w:val="InfoPara"/>
      </w:pPr>
      <w:r>
        <w:t>Biophysical Site Description</w:t>
      </w:r>
    </w:p>
    <w:p w:rsidR="008802BD" w:rsidP="008802BD" w:rsidRDefault="008802BD" w14:paraId="57664C5C" w14:textId="534E25A3">
      <w:r>
        <w:t xml:space="preserve">This system occurs within a broad elevation range from </w:t>
      </w:r>
      <w:r w:rsidR="00B714DA">
        <w:t>~</w:t>
      </w:r>
      <w:r>
        <w:t>900-2</w:t>
      </w:r>
      <w:r w:rsidR="00906084">
        <w:t>,</w:t>
      </w:r>
      <w:r>
        <w:t xml:space="preserve">800m within the flood zone of rivers, on islands, sand or cobble bars, and immediate streambanks. </w:t>
      </w:r>
      <w:proofErr w:type="gramStart"/>
      <w:r>
        <w:t>Typically</w:t>
      </w:r>
      <w:proofErr w:type="gramEnd"/>
      <w:r>
        <w:t xml:space="preserve"> this system exists in large, wide </w:t>
      </w:r>
      <w:r w:rsidR="00906084">
        <w:t>occurrences</w:t>
      </w:r>
      <w:r>
        <w:t xml:space="preserve"> on mid-channel islands in larger rivers or narrow linear bands on small, rocky canyon tributaries and well</w:t>
      </w:r>
      <w:r w:rsidR="00B714DA">
        <w:t>-</w:t>
      </w:r>
      <w:r>
        <w:t>drained benches and hillslopes below seeps/springs. May also include backwater channels, floodplain swales</w:t>
      </w:r>
      <w:r w:rsidR="00B714DA">
        <w:t xml:space="preserve">, </w:t>
      </w:r>
      <w:r>
        <w:t>and irrigation ditches. Surface water is generally high for variable periods. Soils are typically alluvial deposits of sand, clays, silts</w:t>
      </w:r>
      <w:r w:rsidR="00B714DA">
        <w:t>,</w:t>
      </w:r>
      <w:r>
        <w:t xml:space="preserve"> and cobbles that are highly stratified with depth due to flood scour and deposition.</w:t>
      </w:r>
    </w:p>
    <w:p w:rsidR="008802BD" w:rsidP="008802BD" w:rsidRDefault="008802BD" w14:paraId="0A8C555E" w14:textId="77777777">
      <w:pPr>
        <w:pStyle w:val="InfoPara"/>
      </w:pPr>
      <w:r>
        <w:t>Vegetation Description</w:t>
      </w:r>
    </w:p>
    <w:p w:rsidR="008802BD" w:rsidP="008802BD" w:rsidRDefault="008802BD" w14:paraId="44B3B8DC" w14:textId="7806C3AA">
      <w:r>
        <w:t>This ecological system occurs as a mosaic of multiple communities that are tree</w:t>
      </w:r>
      <w:r w:rsidR="00B714DA">
        <w:t>-</w:t>
      </w:r>
      <w:r>
        <w:t xml:space="preserve">dominated with a diverse shrub component. Dominant trees may include </w:t>
      </w:r>
      <w:r w:rsidRPr="0075285B">
        <w:rPr>
          <w:i/>
        </w:rPr>
        <w:t xml:space="preserve">Acer </w:t>
      </w:r>
      <w:proofErr w:type="spellStart"/>
      <w:r w:rsidRPr="0075285B">
        <w:rPr>
          <w:i/>
        </w:rPr>
        <w:t>negundo</w:t>
      </w:r>
      <w:proofErr w:type="spellEnd"/>
      <w:r>
        <w:t xml:space="preserve">, </w:t>
      </w:r>
      <w:proofErr w:type="spellStart"/>
      <w:r w:rsidRPr="0075285B">
        <w:rPr>
          <w:i/>
        </w:rPr>
        <w:t>Populus</w:t>
      </w:r>
      <w:proofErr w:type="spellEnd"/>
      <w:r w:rsidRPr="0075285B">
        <w:rPr>
          <w:i/>
        </w:rPr>
        <w:t xml:space="preserve"> angustifolia</w:t>
      </w:r>
      <w:r>
        <w:t xml:space="preserve">, </w:t>
      </w:r>
      <w:proofErr w:type="spellStart"/>
      <w:r w:rsidRPr="0075285B">
        <w:rPr>
          <w:i/>
        </w:rPr>
        <w:t>Populus</w:t>
      </w:r>
      <w:proofErr w:type="spellEnd"/>
      <w:r w:rsidRPr="0075285B">
        <w:rPr>
          <w:i/>
        </w:rPr>
        <w:t xml:space="preserve"> balsamifera</w:t>
      </w:r>
      <w:r>
        <w:t xml:space="preserve">, </w:t>
      </w:r>
      <w:proofErr w:type="spellStart"/>
      <w:r w:rsidRPr="0075285B">
        <w:rPr>
          <w:i/>
        </w:rPr>
        <w:t>Populus</w:t>
      </w:r>
      <w:proofErr w:type="spellEnd"/>
      <w:r w:rsidRPr="0075285B">
        <w:rPr>
          <w:i/>
        </w:rPr>
        <w:t xml:space="preserve"> </w:t>
      </w:r>
      <w:proofErr w:type="spellStart"/>
      <w:r w:rsidRPr="0075285B">
        <w:rPr>
          <w:i/>
        </w:rPr>
        <w:t>deltoides</w:t>
      </w:r>
      <w:proofErr w:type="spellEnd"/>
      <w:r>
        <w:t xml:space="preserve">, </w:t>
      </w:r>
      <w:proofErr w:type="spellStart"/>
      <w:r w:rsidRPr="0075285B">
        <w:rPr>
          <w:i/>
        </w:rPr>
        <w:t>Populus</w:t>
      </w:r>
      <w:proofErr w:type="spellEnd"/>
      <w:r w:rsidRPr="0075285B">
        <w:rPr>
          <w:i/>
        </w:rPr>
        <w:t xml:space="preserve"> </w:t>
      </w:r>
      <w:proofErr w:type="spellStart"/>
      <w:r w:rsidRPr="0075285B">
        <w:rPr>
          <w:i/>
        </w:rPr>
        <w:t>fremontii</w:t>
      </w:r>
      <w:proofErr w:type="spellEnd"/>
      <w:r>
        <w:t xml:space="preserve">, </w:t>
      </w:r>
      <w:proofErr w:type="spellStart"/>
      <w:r w:rsidRPr="0075285B">
        <w:rPr>
          <w:i/>
        </w:rPr>
        <w:t>Pseudotsuga</w:t>
      </w:r>
      <w:proofErr w:type="spellEnd"/>
      <w:r w:rsidRPr="0075285B">
        <w:rPr>
          <w:i/>
        </w:rPr>
        <w:t xml:space="preserve"> </w:t>
      </w:r>
      <w:proofErr w:type="spellStart"/>
      <w:r w:rsidRPr="0075285B">
        <w:rPr>
          <w:i/>
        </w:rPr>
        <w:t>menziesii</w:t>
      </w:r>
      <w:proofErr w:type="spellEnd"/>
      <w:r>
        <w:t xml:space="preserve">, </w:t>
      </w:r>
      <w:proofErr w:type="spellStart"/>
      <w:r w:rsidRPr="0075285B">
        <w:rPr>
          <w:i/>
        </w:rPr>
        <w:t>Picea</w:t>
      </w:r>
      <w:proofErr w:type="spellEnd"/>
      <w:r w:rsidRPr="0075285B">
        <w:rPr>
          <w:i/>
        </w:rPr>
        <w:t xml:space="preserve"> </w:t>
      </w:r>
      <w:proofErr w:type="spellStart"/>
      <w:r w:rsidRPr="0075285B">
        <w:rPr>
          <w:i/>
        </w:rPr>
        <w:t>pungens</w:t>
      </w:r>
      <w:proofErr w:type="spellEnd"/>
      <w:r>
        <w:t xml:space="preserve">, </w:t>
      </w:r>
      <w:r w:rsidRPr="0075285B">
        <w:rPr>
          <w:i/>
        </w:rPr>
        <w:t xml:space="preserve">Salix </w:t>
      </w:r>
      <w:proofErr w:type="spellStart"/>
      <w:r w:rsidRPr="0075285B">
        <w:rPr>
          <w:i/>
        </w:rPr>
        <w:t>amygdaloides</w:t>
      </w:r>
      <w:proofErr w:type="spellEnd"/>
      <w:r w:rsidR="00B714DA">
        <w:t>,</w:t>
      </w:r>
      <w:r>
        <w:t xml:space="preserve"> or </w:t>
      </w:r>
      <w:proofErr w:type="spellStart"/>
      <w:r w:rsidRPr="0075285B">
        <w:rPr>
          <w:i/>
        </w:rPr>
        <w:t>Juniperus</w:t>
      </w:r>
      <w:proofErr w:type="spellEnd"/>
      <w:r w:rsidRPr="0075285B">
        <w:rPr>
          <w:i/>
        </w:rPr>
        <w:t xml:space="preserve"> </w:t>
      </w:r>
      <w:proofErr w:type="spellStart"/>
      <w:r w:rsidRPr="0075285B">
        <w:rPr>
          <w:i/>
        </w:rPr>
        <w:t>scopulorum</w:t>
      </w:r>
      <w:proofErr w:type="spellEnd"/>
      <w:r>
        <w:t xml:space="preserve">. Dominant shrubs include </w:t>
      </w:r>
      <w:r w:rsidRPr="0075285B">
        <w:rPr>
          <w:i/>
        </w:rPr>
        <w:t xml:space="preserve">Acer </w:t>
      </w:r>
      <w:proofErr w:type="spellStart"/>
      <w:r w:rsidRPr="0075285B">
        <w:rPr>
          <w:i/>
        </w:rPr>
        <w:t>glabrum</w:t>
      </w:r>
      <w:proofErr w:type="spellEnd"/>
      <w:r>
        <w:t xml:space="preserve">, </w:t>
      </w:r>
      <w:proofErr w:type="spellStart"/>
      <w:r w:rsidRPr="0075285B">
        <w:rPr>
          <w:i/>
        </w:rPr>
        <w:t>Alnus</w:t>
      </w:r>
      <w:proofErr w:type="spellEnd"/>
      <w:r w:rsidRPr="0075285B">
        <w:rPr>
          <w:i/>
        </w:rPr>
        <w:t xml:space="preserve"> </w:t>
      </w:r>
      <w:proofErr w:type="spellStart"/>
      <w:r w:rsidRPr="0075285B">
        <w:rPr>
          <w:i/>
        </w:rPr>
        <w:t>incana</w:t>
      </w:r>
      <w:proofErr w:type="spellEnd"/>
      <w:r>
        <w:t xml:space="preserve">, </w:t>
      </w:r>
      <w:r w:rsidRPr="0075285B">
        <w:rPr>
          <w:i/>
        </w:rPr>
        <w:t xml:space="preserve">Betula </w:t>
      </w:r>
      <w:proofErr w:type="spellStart"/>
      <w:r w:rsidRPr="0075285B">
        <w:rPr>
          <w:i/>
        </w:rPr>
        <w:t>occidentalis</w:t>
      </w:r>
      <w:proofErr w:type="spellEnd"/>
      <w:r>
        <w:t xml:space="preserve">, </w:t>
      </w:r>
      <w:proofErr w:type="spellStart"/>
      <w:r w:rsidRPr="0075285B">
        <w:rPr>
          <w:i/>
        </w:rPr>
        <w:t>Cornus</w:t>
      </w:r>
      <w:proofErr w:type="spellEnd"/>
      <w:r w:rsidRPr="0075285B">
        <w:rPr>
          <w:i/>
        </w:rPr>
        <w:t xml:space="preserve"> </w:t>
      </w:r>
      <w:proofErr w:type="spellStart"/>
      <w:r w:rsidRPr="0075285B">
        <w:rPr>
          <w:i/>
        </w:rPr>
        <w:t>sericea</w:t>
      </w:r>
      <w:proofErr w:type="spellEnd"/>
      <w:r>
        <w:t xml:space="preserve">, </w:t>
      </w:r>
      <w:proofErr w:type="spellStart"/>
      <w:r w:rsidRPr="0075285B">
        <w:rPr>
          <w:i/>
        </w:rPr>
        <w:t>Crataegus</w:t>
      </w:r>
      <w:proofErr w:type="spellEnd"/>
      <w:r w:rsidRPr="0075285B">
        <w:rPr>
          <w:i/>
        </w:rPr>
        <w:t xml:space="preserve"> </w:t>
      </w:r>
      <w:proofErr w:type="spellStart"/>
      <w:r w:rsidRPr="0075285B">
        <w:rPr>
          <w:i/>
        </w:rPr>
        <w:t>rivularis</w:t>
      </w:r>
      <w:proofErr w:type="spellEnd"/>
      <w:r>
        <w:t xml:space="preserve">, </w:t>
      </w:r>
      <w:proofErr w:type="spellStart"/>
      <w:r w:rsidRPr="0075285B">
        <w:rPr>
          <w:i/>
        </w:rPr>
        <w:t>Forestiera</w:t>
      </w:r>
      <w:proofErr w:type="spellEnd"/>
      <w:r w:rsidRPr="0075285B">
        <w:rPr>
          <w:i/>
        </w:rPr>
        <w:t xml:space="preserve"> </w:t>
      </w:r>
      <w:proofErr w:type="spellStart"/>
      <w:r w:rsidRPr="0075285B">
        <w:rPr>
          <w:i/>
        </w:rPr>
        <w:t>pubescens</w:t>
      </w:r>
      <w:proofErr w:type="spellEnd"/>
      <w:r>
        <w:t xml:space="preserve">, </w:t>
      </w:r>
      <w:r w:rsidRPr="0075285B">
        <w:rPr>
          <w:i/>
        </w:rPr>
        <w:t xml:space="preserve">Prunus </w:t>
      </w:r>
      <w:proofErr w:type="spellStart"/>
      <w:r w:rsidRPr="0075285B">
        <w:rPr>
          <w:i/>
        </w:rPr>
        <w:t>virginiana</w:t>
      </w:r>
      <w:proofErr w:type="spellEnd"/>
      <w:r>
        <w:t xml:space="preserve">, </w:t>
      </w:r>
      <w:proofErr w:type="spellStart"/>
      <w:r w:rsidRPr="0075285B">
        <w:rPr>
          <w:i/>
        </w:rPr>
        <w:t>Rhus</w:t>
      </w:r>
      <w:proofErr w:type="spellEnd"/>
      <w:r w:rsidRPr="0075285B">
        <w:rPr>
          <w:i/>
        </w:rPr>
        <w:t xml:space="preserve"> </w:t>
      </w:r>
      <w:proofErr w:type="spellStart"/>
      <w:r w:rsidRPr="0075285B">
        <w:rPr>
          <w:i/>
        </w:rPr>
        <w:t>trilobata</w:t>
      </w:r>
      <w:proofErr w:type="spellEnd"/>
      <w:r>
        <w:t xml:space="preserve">, </w:t>
      </w:r>
      <w:r w:rsidRPr="0075285B">
        <w:rPr>
          <w:i/>
        </w:rPr>
        <w:t xml:space="preserve">Salix </w:t>
      </w:r>
      <w:proofErr w:type="spellStart"/>
      <w:r w:rsidRPr="0075285B">
        <w:rPr>
          <w:i/>
        </w:rPr>
        <w:t>monticola</w:t>
      </w:r>
      <w:proofErr w:type="spellEnd"/>
      <w:r>
        <w:t xml:space="preserve">, </w:t>
      </w:r>
      <w:r w:rsidRPr="0075285B">
        <w:rPr>
          <w:i/>
        </w:rPr>
        <w:t xml:space="preserve">Salix </w:t>
      </w:r>
      <w:proofErr w:type="spellStart"/>
      <w:r w:rsidRPr="0075285B">
        <w:rPr>
          <w:i/>
        </w:rPr>
        <w:t>drummondiana</w:t>
      </w:r>
      <w:proofErr w:type="spellEnd"/>
      <w:r>
        <w:t xml:space="preserve">, </w:t>
      </w:r>
      <w:r w:rsidRPr="0075285B">
        <w:rPr>
          <w:i/>
        </w:rPr>
        <w:t xml:space="preserve">Salix </w:t>
      </w:r>
      <w:proofErr w:type="spellStart"/>
      <w:r w:rsidRPr="0075285B">
        <w:rPr>
          <w:i/>
        </w:rPr>
        <w:t>exigua</w:t>
      </w:r>
      <w:proofErr w:type="spellEnd"/>
      <w:r>
        <w:t xml:space="preserve">, </w:t>
      </w:r>
      <w:r w:rsidRPr="0075285B">
        <w:rPr>
          <w:i/>
        </w:rPr>
        <w:t xml:space="preserve">Salix </w:t>
      </w:r>
      <w:proofErr w:type="spellStart"/>
      <w:r w:rsidRPr="0075285B">
        <w:rPr>
          <w:i/>
        </w:rPr>
        <w:t>irrorata</w:t>
      </w:r>
      <w:proofErr w:type="spellEnd"/>
      <w:r>
        <w:t xml:space="preserve">, </w:t>
      </w:r>
      <w:r w:rsidRPr="0075285B">
        <w:rPr>
          <w:i/>
        </w:rPr>
        <w:t xml:space="preserve">Salix </w:t>
      </w:r>
      <w:proofErr w:type="spellStart"/>
      <w:r w:rsidRPr="0075285B">
        <w:rPr>
          <w:i/>
        </w:rPr>
        <w:t>lucinda</w:t>
      </w:r>
      <w:proofErr w:type="spellEnd"/>
      <w:r>
        <w:t xml:space="preserve">, </w:t>
      </w:r>
      <w:proofErr w:type="spellStart"/>
      <w:r w:rsidRPr="0075285B">
        <w:rPr>
          <w:i/>
        </w:rPr>
        <w:t>Shepherdia</w:t>
      </w:r>
      <w:proofErr w:type="spellEnd"/>
      <w:r w:rsidRPr="0075285B">
        <w:rPr>
          <w:i/>
        </w:rPr>
        <w:t xml:space="preserve"> </w:t>
      </w:r>
      <w:proofErr w:type="spellStart"/>
      <w:r w:rsidRPr="0075285B">
        <w:rPr>
          <w:i/>
        </w:rPr>
        <w:t>argentia</w:t>
      </w:r>
      <w:proofErr w:type="spellEnd"/>
      <w:r w:rsidR="00B714DA">
        <w:t>,</w:t>
      </w:r>
      <w:r>
        <w:t xml:space="preserve"> or </w:t>
      </w:r>
      <w:proofErr w:type="spellStart"/>
      <w:r w:rsidRPr="0075285B">
        <w:rPr>
          <w:i/>
        </w:rPr>
        <w:t>Symphoricarpos</w:t>
      </w:r>
      <w:proofErr w:type="spellEnd"/>
      <w:r>
        <w:t xml:space="preserve"> spp. Generally the adjacent upland vegetation surrounding this riparian system is different and ranges from grasslands to forests.</w:t>
      </w:r>
    </w:p>
    <w:p w:rsidR="008802BD" w:rsidP="008802BD" w:rsidRDefault="008802BD" w14:paraId="3DC7B53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8802BD" w:rsidP="008802BD" w:rsidRDefault="008802BD" w14:paraId="560AAE8C" w14:textId="77777777">
      <w:pPr>
        <w:pStyle w:val="InfoPara"/>
      </w:pPr>
      <w:r>
        <w:lastRenderedPageBreak/>
        <w:t>Disturbance Description</w:t>
      </w:r>
    </w:p>
    <w:p w:rsidR="008802BD" w:rsidP="008802BD" w:rsidRDefault="008802BD" w14:paraId="72D72106" w14:textId="48DB332C">
      <w:r>
        <w:t xml:space="preserve">This system is dependent on a natural </w:t>
      </w:r>
      <w:r w:rsidR="00906084">
        <w:t>hydrologic</w:t>
      </w:r>
      <w:r>
        <w:t xml:space="preserve"> regime, especially annual to episodic flooding. Flood events of increasing magnitude will cause maintenance to stand</w:t>
      </w:r>
      <w:r w:rsidR="00B714DA">
        <w:t>-</w:t>
      </w:r>
      <w:r>
        <w:t>replacing disturbances. Beaver (</w:t>
      </w:r>
      <w:r w:rsidRPr="0075285B">
        <w:rPr>
          <w:i/>
        </w:rPr>
        <w:t>Castor canadensis</w:t>
      </w:r>
      <w:r>
        <w:t>) crop younger cottonwoods (</w:t>
      </w:r>
      <w:proofErr w:type="spellStart"/>
      <w:r w:rsidRPr="0075285B">
        <w:rPr>
          <w:i/>
        </w:rPr>
        <w:t>Populus</w:t>
      </w:r>
      <w:proofErr w:type="spellEnd"/>
      <w:r>
        <w:t xml:space="preserve"> spp</w:t>
      </w:r>
      <w:r w:rsidR="00B714DA">
        <w:t>.</w:t>
      </w:r>
      <w:r>
        <w:t>) and willows (</w:t>
      </w:r>
      <w:r w:rsidRPr="0075285B">
        <w:rPr>
          <w:i/>
        </w:rPr>
        <w:t>Salix</w:t>
      </w:r>
      <w:r>
        <w:t xml:space="preserve"> spp</w:t>
      </w:r>
      <w:r w:rsidR="00B714DA">
        <w:t>.</w:t>
      </w:r>
      <w:r>
        <w:t>) and frequently influence the hydrologic regime through construction of dams. Beavers show considerable movement along rivers as available trees are felled. Fire disturbances occur but are infrequent catastrophic events (&gt;100yrs).</w:t>
      </w:r>
    </w:p>
    <w:p w:rsidR="008802BD" w:rsidP="008802BD" w:rsidRDefault="008802BD" w14:paraId="421AE029"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378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378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802BD" w:rsidP="008802BD" w:rsidRDefault="008802BD" w14:paraId="34E49B54" w14:textId="77777777">
      <w:pPr>
        <w:pStyle w:val="InfoPara"/>
      </w:pPr>
      <w:r>
        <w:t>Scale Description</w:t>
      </w:r>
    </w:p>
    <w:p w:rsidR="008802BD" w:rsidP="008802BD" w:rsidRDefault="008802BD" w14:paraId="4127C69F" w14:textId="1C470437">
      <w:r>
        <w:t xml:space="preserve">These systems can exist as small to large linear features in the </w:t>
      </w:r>
      <w:r w:rsidR="00906084">
        <w:t>landscape</w:t>
      </w:r>
      <w:r>
        <w:t>. In larger, low</w:t>
      </w:r>
      <w:r w:rsidR="00B714DA">
        <w:t>-</w:t>
      </w:r>
      <w:r>
        <w:t>elevation riverine systems, this system may exist as mid-large patches.</w:t>
      </w:r>
    </w:p>
    <w:p w:rsidR="008802BD" w:rsidP="008802BD" w:rsidRDefault="008802BD" w14:paraId="7396BFC8" w14:textId="77777777">
      <w:pPr>
        <w:pStyle w:val="InfoPara"/>
      </w:pPr>
      <w:r>
        <w:t>Adjacency or Identification Concerns</w:t>
      </w:r>
    </w:p>
    <w:p w:rsidR="008802BD" w:rsidP="008802BD" w:rsidRDefault="008802BD" w14:paraId="79484A2C" w14:textId="77777777">
      <w:r>
        <w:t xml:space="preserve">Exotic trees of </w:t>
      </w:r>
      <w:proofErr w:type="spellStart"/>
      <w:r w:rsidRPr="0075285B">
        <w:rPr>
          <w:i/>
        </w:rPr>
        <w:t>Elaeagnus</w:t>
      </w:r>
      <w:proofErr w:type="spellEnd"/>
      <w:r w:rsidRPr="0075285B">
        <w:rPr>
          <w:i/>
        </w:rPr>
        <w:t xml:space="preserve"> angustifolia</w:t>
      </w:r>
      <w:r>
        <w:t xml:space="preserve"> and </w:t>
      </w:r>
      <w:proofErr w:type="spellStart"/>
      <w:r w:rsidRPr="0075285B">
        <w:rPr>
          <w:i/>
        </w:rPr>
        <w:t>Tamarix</w:t>
      </w:r>
      <w:proofErr w:type="spellEnd"/>
      <w:r>
        <w:t xml:space="preserve"> spp</w:t>
      </w:r>
      <w:r w:rsidR="00B714DA">
        <w:t>.</w:t>
      </w:r>
      <w:r>
        <w:t xml:space="preserve"> are common in some stands.</w:t>
      </w:r>
    </w:p>
    <w:p w:rsidR="008802BD" w:rsidP="008802BD" w:rsidRDefault="008802BD" w14:paraId="65527730" w14:textId="77777777"/>
    <w:p w:rsidR="008802BD" w:rsidP="008802BD" w:rsidRDefault="008802BD" w14:paraId="27B35A5C" w14:textId="77777777">
      <w:r>
        <w:t>Livestock grazing is a major influence in the alteration of structure, composition</w:t>
      </w:r>
      <w:r w:rsidR="00B714DA">
        <w:t>,</w:t>
      </w:r>
      <w:r>
        <w:t xml:space="preserve"> and function of the community.</w:t>
      </w:r>
    </w:p>
    <w:p w:rsidR="008802BD" w:rsidP="008802BD" w:rsidRDefault="008802BD" w14:paraId="269E40CF" w14:textId="77777777">
      <w:pPr>
        <w:pStyle w:val="InfoPara"/>
      </w:pPr>
      <w:r>
        <w:t>Issues or Problems</w:t>
      </w:r>
    </w:p>
    <w:p w:rsidR="008802BD" w:rsidP="008802BD" w:rsidRDefault="008802BD" w14:paraId="20290052" w14:textId="77777777"/>
    <w:p w:rsidR="008802BD" w:rsidP="008802BD" w:rsidRDefault="008802BD" w14:paraId="5FFE0954" w14:textId="77777777">
      <w:pPr>
        <w:pStyle w:val="InfoPara"/>
      </w:pPr>
      <w:r>
        <w:t>Native Uncharacteristic Conditions</w:t>
      </w:r>
    </w:p>
    <w:p w:rsidR="008802BD" w:rsidP="008802BD" w:rsidRDefault="008802BD" w14:paraId="2FB8B68E" w14:textId="77777777"/>
    <w:p w:rsidR="008802BD" w:rsidP="008802BD" w:rsidRDefault="008802BD" w14:paraId="5C4033A9" w14:textId="77777777">
      <w:pPr>
        <w:pStyle w:val="InfoPara"/>
      </w:pPr>
      <w:r>
        <w:t>Comments</w:t>
      </w:r>
    </w:p>
    <w:p w:rsidR="00A929D8" w:rsidP="008802BD" w:rsidRDefault="00A929D8" w14:paraId="260ABE93" w14:textId="77777777">
      <w:r>
        <w:t>Models an</w:t>
      </w:r>
      <w:r w:rsidR="00CE5977">
        <w:t xml:space="preserve">d descriptions for </w:t>
      </w:r>
      <w:r w:rsidR="00B714DA">
        <w:t>map zone (</w:t>
      </w:r>
      <w:r w:rsidR="00CE5977">
        <w:t>MZ</w:t>
      </w:r>
      <w:r w:rsidR="00B714DA">
        <w:t xml:space="preserve">) </w:t>
      </w:r>
      <w:r w:rsidR="00CE5977">
        <w:t>12 and MZ17</w:t>
      </w:r>
      <w:r>
        <w:t xml:space="preserve"> were dupli</w:t>
      </w:r>
      <w:r w:rsidR="00CE5977">
        <w:t>cates. The description from MZ17</w:t>
      </w:r>
      <w:r>
        <w:t xml:space="preserve"> was used for this BpS in these two zones.</w:t>
      </w:r>
    </w:p>
    <w:p w:rsidR="00A929D8" w:rsidP="008802BD" w:rsidRDefault="00A929D8" w14:paraId="053DE1A0" w14:textId="77777777"/>
    <w:p w:rsidR="008802BD" w:rsidP="008802BD" w:rsidRDefault="008802BD" w14:paraId="320570E5" w14:textId="6B7974AA">
      <w:r>
        <w:t>Hydrological processes (e</w:t>
      </w:r>
      <w:r w:rsidR="00B714DA">
        <w:t xml:space="preserve">.g., </w:t>
      </w:r>
      <w:r>
        <w:t>flooding) are the determining factors in these systems. This BpS encompasses the mid</w:t>
      </w:r>
      <w:r w:rsidR="00B714DA">
        <w:t>-</w:t>
      </w:r>
      <w:r>
        <w:t xml:space="preserve"> and lower-elevation riparian systems within the eastern Great Basin. Higher elevation riparian systems </w:t>
      </w:r>
      <w:r w:rsidR="00906084">
        <w:t>are</w:t>
      </w:r>
      <w:r>
        <w:t xml:space="preserve"> covered in BpS 1160. The VDDT model for this system was taken from BpS 1160 and modified to highlight the dominance of the hydrologic regime.</w:t>
      </w:r>
    </w:p>
    <w:p w:rsidR="008802BD" w:rsidP="008802BD" w:rsidRDefault="008802BD" w14:paraId="15C8DCC2" w14:textId="77777777"/>
    <w:p w:rsidR="008802BD" w:rsidP="008802BD" w:rsidRDefault="008802BD" w14:paraId="55C9B09A" w14:textId="2D7D90ED">
      <w:r>
        <w:t xml:space="preserve">Suggested reviewer: Dave </w:t>
      </w:r>
      <w:proofErr w:type="spellStart"/>
      <w:r>
        <w:t>Weixelman</w:t>
      </w:r>
      <w:proofErr w:type="spellEnd"/>
      <w:r>
        <w:t xml:space="preserve"> (Tahoe NF)</w:t>
      </w:r>
      <w:r w:rsidR="00B714DA">
        <w:t xml:space="preserve"> (</w:t>
      </w:r>
      <w:r>
        <w:t>dweixelman@fs.fed.us</w:t>
      </w:r>
      <w:r w:rsidR="00B714DA">
        <w:t>).</w:t>
      </w:r>
    </w:p>
    <w:p w:rsidR="008802BD" w:rsidP="008802BD" w:rsidRDefault="008802BD" w14:paraId="3588F1A4" w14:textId="77777777"/>
    <w:p w:rsidR="008802BD" w:rsidP="008802BD" w:rsidRDefault="008802BD" w14:paraId="61AAF76B" w14:textId="77777777">
      <w:pPr>
        <w:pStyle w:val="ReportSection"/>
      </w:pPr>
      <w:r>
        <w:t>Succession Classes</w:t>
      </w:r>
    </w:p>
    <w:p w:rsidR="008802BD" w:rsidP="008802BD" w:rsidRDefault="008802BD" w14:paraId="76E2B1B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802BD" w:rsidP="008802BD" w:rsidRDefault="008802BD" w14:paraId="71C89E42"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802BD" w:rsidP="008802BD" w:rsidRDefault="008802BD" w14:paraId="56953391" w14:textId="77777777"/>
    <w:p w:rsidR="008802BD" w:rsidP="008802BD" w:rsidRDefault="008802BD" w14:paraId="34E8209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8802BD" w:rsidR="008802BD" w:rsidTr="008802BD" w14:paraId="3F5423EC" w14:textId="77777777">
        <w:tc>
          <w:tcPr>
            <w:tcW w:w="1140" w:type="dxa"/>
            <w:tcBorders>
              <w:top w:val="single" w:color="auto" w:sz="2" w:space="0"/>
              <w:bottom w:val="single" w:color="000000" w:sz="12" w:space="0"/>
            </w:tcBorders>
            <w:shd w:val="clear" w:color="auto" w:fill="auto"/>
          </w:tcPr>
          <w:p w:rsidRPr="008802BD" w:rsidR="008802BD" w:rsidP="00AC6C31" w:rsidRDefault="008802BD" w14:paraId="4837DFD5" w14:textId="77777777">
            <w:pPr>
              <w:rPr>
                <w:b/>
                <w:bCs/>
              </w:rPr>
            </w:pPr>
            <w:r w:rsidRPr="008802BD">
              <w:rPr>
                <w:b/>
                <w:bCs/>
              </w:rPr>
              <w:t>Symbol</w:t>
            </w:r>
          </w:p>
        </w:tc>
        <w:tc>
          <w:tcPr>
            <w:tcW w:w="1908" w:type="dxa"/>
            <w:tcBorders>
              <w:top w:val="single" w:color="auto" w:sz="2" w:space="0"/>
              <w:bottom w:val="single" w:color="000000" w:sz="12" w:space="0"/>
            </w:tcBorders>
            <w:shd w:val="clear" w:color="auto" w:fill="auto"/>
          </w:tcPr>
          <w:p w:rsidRPr="008802BD" w:rsidR="008802BD" w:rsidP="00AC6C31" w:rsidRDefault="008802BD" w14:paraId="2292BC15" w14:textId="77777777">
            <w:pPr>
              <w:rPr>
                <w:b/>
                <w:bCs/>
              </w:rPr>
            </w:pPr>
            <w:r w:rsidRPr="008802BD">
              <w:rPr>
                <w:b/>
                <w:bCs/>
              </w:rPr>
              <w:t>Scientific Name</w:t>
            </w:r>
          </w:p>
        </w:tc>
        <w:tc>
          <w:tcPr>
            <w:tcW w:w="1860" w:type="dxa"/>
            <w:tcBorders>
              <w:top w:val="single" w:color="auto" w:sz="2" w:space="0"/>
              <w:bottom w:val="single" w:color="000000" w:sz="12" w:space="0"/>
            </w:tcBorders>
            <w:shd w:val="clear" w:color="auto" w:fill="auto"/>
          </w:tcPr>
          <w:p w:rsidRPr="008802BD" w:rsidR="008802BD" w:rsidP="00AC6C31" w:rsidRDefault="008802BD" w14:paraId="724632F7" w14:textId="77777777">
            <w:pPr>
              <w:rPr>
                <w:b/>
                <w:bCs/>
              </w:rPr>
            </w:pPr>
            <w:r w:rsidRPr="008802BD">
              <w:rPr>
                <w:b/>
                <w:bCs/>
              </w:rPr>
              <w:t>Common Name</w:t>
            </w:r>
          </w:p>
        </w:tc>
        <w:tc>
          <w:tcPr>
            <w:tcW w:w="1956" w:type="dxa"/>
            <w:tcBorders>
              <w:top w:val="single" w:color="auto" w:sz="2" w:space="0"/>
              <w:bottom w:val="single" w:color="000000" w:sz="12" w:space="0"/>
            </w:tcBorders>
            <w:shd w:val="clear" w:color="auto" w:fill="auto"/>
          </w:tcPr>
          <w:p w:rsidRPr="008802BD" w:rsidR="008802BD" w:rsidP="00AC6C31" w:rsidRDefault="008802BD" w14:paraId="0A1E168F" w14:textId="77777777">
            <w:pPr>
              <w:rPr>
                <w:b/>
                <w:bCs/>
              </w:rPr>
            </w:pPr>
            <w:r w:rsidRPr="008802BD">
              <w:rPr>
                <w:b/>
                <w:bCs/>
              </w:rPr>
              <w:t>Canopy Position</w:t>
            </w:r>
          </w:p>
        </w:tc>
      </w:tr>
      <w:tr w:rsidRPr="008802BD" w:rsidR="008802BD" w:rsidTr="008802BD" w14:paraId="465EC74D" w14:textId="77777777">
        <w:tc>
          <w:tcPr>
            <w:tcW w:w="1140" w:type="dxa"/>
            <w:tcBorders>
              <w:top w:val="single" w:color="000000" w:sz="12" w:space="0"/>
            </w:tcBorders>
            <w:shd w:val="clear" w:color="auto" w:fill="auto"/>
          </w:tcPr>
          <w:p w:rsidRPr="008802BD" w:rsidR="008802BD" w:rsidP="00AC6C31" w:rsidRDefault="008802BD" w14:paraId="19F2E283" w14:textId="77777777">
            <w:pPr>
              <w:rPr>
                <w:bCs/>
              </w:rPr>
            </w:pPr>
            <w:r w:rsidRPr="008802BD">
              <w:rPr>
                <w:bCs/>
              </w:rPr>
              <w:t>POPUL</w:t>
            </w:r>
          </w:p>
        </w:tc>
        <w:tc>
          <w:tcPr>
            <w:tcW w:w="1908" w:type="dxa"/>
            <w:tcBorders>
              <w:top w:val="single" w:color="000000" w:sz="12" w:space="0"/>
            </w:tcBorders>
            <w:shd w:val="clear" w:color="auto" w:fill="auto"/>
          </w:tcPr>
          <w:p w:rsidRPr="008802BD" w:rsidR="008802BD" w:rsidP="00AC6C31" w:rsidRDefault="008802BD" w14:paraId="15E883E6" w14:textId="77777777">
            <w:proofErr w:type="spellStart"/>
            <w:r w:rsidRPr="008802BD">
              <w:t>Populus</w:t>
            </w:r>
            <w:proofErr w:type="spellEnd"/>
          </w:p>
        </w:tc>
        <w:tc>
          <w:tcPr>
            <w:tcW w:w="1860" w:type="dxa"/>
            <w:tcBorders>
              <w:top w:val="single" w:color="000000" w:sz="12" w:space="0"/>
            </w:tcBorders>
            <w:shd w:val="clear" w:color="auto" w:fill="auto"/>
          </w:tcPr>
          <w:p w:rsidRPr="008802BD" w:rsidR="008802BD" w:rsidP="00AC6C31" w:rsidRDefault="008802BD" w14:paraId="1418CCE6" w14:textId="77777777">
            <w:r w:rsidRPr="008802BD">
              <w:t>Cottonwood</w:t>
            </w:r>
          </w:p>
        </w:tc>
        <w:tc>
          <w:tcPr>
            <w:tcW w:w="1956" w:type="dxa"/>
            <w:tcBorders>
              <w:top w:val="single" w:color="000000" w:sz="12" w:space="0"/>
            </w:tcBorders>
            <w:shd w:val="clear" w:color="auto" w:fill="auto"/>
          </w:tcPr>
          <w:p w:rsidRPr="008802BD" w:rsidR="008802BD" w:rsidP="00AC6C31" w:rsidRDefault="008802BD" w14:paraId="16794BD4" w14:textId="77777777">
            <w:r w:rsidRPr="008802BD">
              <w:t>Upper</w:t>
            </w:r>
          </w:p>
        </w:tc>
      </w:tr>
      <w:tr w:rsidRPr="008802BD" w:rsidR="008802BD" w:rsidTr="008802BD" w14:paraId="73B981E9" w14:textId="77777777">
        <w:tc>
          <w:tcPr>
            <w:tcW w:w="1140" w:type="dxa"/>
            <w:shd w:val="clear" w:color="auto" w:fill="auto"/>
          </w:tcPr>
          <w:p w:rsidRPr="008802BD" w:rsidR="008802BD" w:rsidP="00AC6C31" w:rsidRDefault="008802BD" w14:paraId="3D10B328" w14:textId="77777777">
            <w:pPr>
              <w:rPr>
                <w:bCs/>
              </w:rPr>
            </w:pPr>
            <w:r w:rsidRPr="008802BD">
              <w:rPr>
                <w:bCs/>
              </w:rPr>
              <w:t>SALIX</w:t>
            </w:r>
          </w:p>
        </w:tc>
        <w:tc>
          <w:tcPr>
            <w:tcW w:w="1908" w:type="dxa"/>
            <w:shd w:val="clear" w:color="auto" w:fill="auto"/>
          </w:tcPr>
          <w:p w:rsidRPr="008802BD" w:rsidR="008802BD" w:rsidP="00AC6C31" w:rsidRDefault="008802BD" w14:paraId="44B5EBBC" w14:textId="77777777">
            <w:r w:rsidRPr="008802BD">
              <w:t>Salix</w:t>
            </w:r>
          </w:p>
        </w:tc>
        <w:tc>
          <w:tcPr>
            <w:tcW w:w="1860" w:type="dxa"/>
            <w:shd w:val="clear" w:color="auto" w:fill="auto"/>
          </w:tcPr>
          <w:p w:rsidRPr="008802BD" w:rsidR="008802BD" w:rsidP="00AC6C31" w:rsidRDefault="008802BD" w14:paraId="12215BD9" w14:textId="77777777">
            <w:r w:rsidRPr="008802BD">
              <w:t>Willow</w:t>
            </w:r>
          </w:p>
        </w:tc>
        <w:tc>
          <w:tcPr>
            <w:tcW w:w="1956" w:type="dxa"/>
            <w:shd w:val="clear" w:color="auto" w:fill="auto"/>
          </w:tcPr>
          <w:p w:rsidRPr="008802BD" w:rsidR="008802BD" w:rsidP="00AC6C31" w:rsidRDefault="008802BD" w14:paraId="24CD516D" w14:textId="77777777">
            <w:r w:rsidRPr="008802BD">
              <w:t>Upper</w:t>
            </w:r>
          </w:p>
        </w:tc>
      </w:tr>
      <w:tr w:rsidRPr="008802BD" w:rsidR="008802BD" w:rsidTr="008802BD" w14:paraId="75CB83CF" w14:textId="77777777">
        <w:tc>
          <w:tcPr>
            <w:tcW w:w="1140" w:type="dxa"/>
            <w:shd w:val="clear" w:color="auto" w:fill="auto"/>
          </w:tcPr>
          <w:p w:rsidRPr="008802BD" w:rsidR="008802BD" w:rsidP="00AC6C31" w:rsidRDefault="008802BD" w14:paraId="2EB9B424" w14:textId="77777777">
            <w:pPr>
              <w:rPr>
                <w:bCs/>
              </w:rPr>
            </w:pPr>
            <w:r w:rsidRPr="008802BD">
              <w:rPr>
                <w:bCs/>
              </w:rPr>
              <w:t>ALNUS</w:t>
            </w:r>
          </w:p>
        </w:tc>
        <w:tc>
          <w:tcPr>
            <w:tcW w:w="1908" w:type="dxa"/>
            <w:shd w:val="clear" w:color="auto" w:fill="auto"/>
          </w:tcPr>
          <w:p w:rsidRPr="008802BD" w:rsidR="008802BD" w:rsidP="00AC6C31" w:rsidRDefault="008802BD" w14:paraId="2540A385" w14:textId="77777777">
            <w:proofErr w:type="spellStart"/>
            <w:r w:rsidRPr="008802BD">
              <w:t>Alnus</w:t>
            </w:r>
            <w:proofErr w:type="spellEnd"/>
          </w:p>
        </w:tc>
        <w:tc>
          <w:tcPr>
            <w:tcW w:w="1860" w:type="dxa"/>
            <w:shd w:val="clear" w:color="auto" w:fill="auto"/>
          </w:tcPr>
          <w:p w:rsidRPr="008802BD" w:rsidR="008802BD" w:rsidP="00AC6C31" w:rsidRDefault="008802BD" w14:paraId="3BCDE202" w14:textId="77777777">
            <w:r w:rsidRPr="008802BD">
              <w:t>Alder</w:t>
            </w:r>
          </w:p>
        </w:tc>
        <w:tc>
          <w:tcPr>
            <w:tcW w:w="1956" w:type="dxa"/>
            <w:shd w:val="clear" w:color="auto" w:fill="auto"/>
          </w:tcPr>
          <w:p w:rsidRPr="008802BD" w:rsidR="008802BD" w:rsidP="00AC6C31" w:rsidRDefault="008802BD" w14:paraId="64644582" w14:textId="77777777">
            <w:r w:rsidRPr="008802BD">
              <w:t>Upper</w:t>
            </w:r>
          </w:p>
        </w:tc>
      </w:tr>
      <w:tr w:rsidRPr="008802BD" w:rsidR="008802BD" w:rsidTr="008802BD" w14:paraId="4413C08B" w14:textId="77777777">
        <w:tc>
          <w:tcPr>
            <w:tcW w:w="1140" w:type="dxa"/>
            <w:shd w:val="clear" w:color="auto" w:fill="auto"/>
          </w:tcPr>
          <w:p w:rsidRPr="008802BD" w:rsidR="008802BD" w:rsidP="00AC6C31" w:rsidRDefault="008802BD" w14:paraId="1B8C9882" w14:textId="77777777">
            <w:pPr>
              <w:rPr>
                <w:bCs/>
              </w:rPr>
            </w:pPr>
            <w:r w:rsidRPr="008802BD">
              <w:rPr>
                <w:bCs/>
              </w:rPr>
              <w:t>CAREX</w:t>
            </w:r>
          </w:p>
        </w:tc>
        <w:tc>
          <w:tcPr>
            <w:tcW w:w="1908" w:type="dxa"/>
            <w:shd w:val="clear" w:color="auto" w:fill="auto"/>
          </w:tcPr>
          <w:p w:rsidRPr="008802BD" w:rsidR="008802BD" w:rsidP="00AC6C31" w:rsidRDefault="008802BD" w14:paraId="7BC373E3" w14:textId="77777777">
            <w:proofErr w:type="spellStart"/>
            <w:r w:rsidRPr="008802BD">
              <w:t>Carex</w:t>
            </w:r>
            <w:proofErr w:type="spellEnd"/>
          </w:p>
        </w:tc>
        <w:tc>
          <w:tcPr>
            <w:tcW w:w="1860" w:type="dxa"/>
            <w:shd w:val="clear" w:color="auto" w:fill="auto"/>
          </w:tcPr>
          <w:p w:rsidRPr="008802BD" w:rsidR="008802BD" w:rsidP="00AC6C31" w:rsidRDefault="008802BD" w14:paraId="1441C24E" w14:textId="77777777">
            <w:r w:rsidRPr="008802BD">
              <w:t>Sedge</w:t>
            </w:r>
          </w:p>
        </w:tc>
        <w:tc>
          <w:tcPr>
            <w:tcW w:w="1956" w:type="dxa"/>
            <w:shd w:val="clear" w:color="auto" w:fill="auto"/>
          </w:tcPr>
          <w:p w:rsidRPr="008802BD" w:rsidR="008802BD" w:rsidP="00AC6C31" w:rsidRDefault="008802BD" w14:paraId="39C7E11C" w14:textId="77777777">
            <w:r w:rsidRPr="008802BD">
              <w:t>Lower</w:t>
            </w:r>
          </w:p>
        </w:tc>
      </w:tr>
    </w:tbl>
    <w:p w:rsidR="008802BD" w:rsidP="008802BD" w:rsidRDefault="008802BD" w14:paraId="44CE7860" w14:textId="77777777"/>
    <w:p w:rsidR="008802BD" w:rsidP="008802BD" w:rsidRDefault="008802BD" w14:paraId="3FECD996" w14:textId="77777777">
      <w:pPr>
        <w:pStyle w:val="SClassInfoPara"/>
      </w:pPr>
      <w:r>
        <w:t>Description</w:t>
      </w:r>
    </w:p>
    <w:p w:rsidR="008802BD" w:rsidP="008802BD" w:rsidRDefault="008802BD" w14:paraId="7C6419BE" w14:textId="452D8E9E">
      <w:r>
        <w:t>Immediate post-disturbance responses are dependent on pre-burn vegetation composition. This class is typically shrub</w:t>
      </w:r>
      <w:r w:rsidR="00B714DA">
        <w:t>-</w:t>
      </w:r>
      <w:r>
        <w:t>dominated, but grass may co-dominate; species composition is highly variable. Silt, gravel, cobble</w:t>
      </w:r>
      <w:r w:rsidR="00B714DA">
        <w:t>,</w:t>
      </w:r>
      <w:r>
        <w:t xml:space="preserve"> and woody debris may be common. </w:t>
      </w:r>
    </w:p>
    <w:p w:rsidR="008802BD" w:rsidP="008802BD" w:rsidRDefault="008802BD" w14:paraId="273C8E74" w14:textId="77777777"/>
    <w:p>
      <w:r>
        <w:rPr>
          <w:i/>
          <w:u w:val="single"/>
        </w:rPr>
        <w:t>Maximum Tree Size Class</w:t>
      </w:r>
      <w:br/>
      <w:r>
        <w:t>None</w:t>
      </w:r>
    </w:p>
    <w:p w:rsidR="008802BD" w:rsidP="008802BD" w:rsidRDefault="008802BD" w14:paraId="5931B881" w14:textId="77777777">
      <w:pPr>
        <w:pStyle w:val="InfoPara"/>
        <w:pBdr>
          <w:top w:val="single" w:color="auto" w:sz="4" w:space="1"/>
        </w:pBdr>
      </w:pPr>
      <w:r xmlns:w="http://schemas.openxmlformats.org/wordprocessingml/2006/main">
        <w:t>Class B</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802BD" w:rsidP="008802BD" w:rsidRDefault="008802BD" w14:paraId="74B8E88F" w14:textId="77777777"/>
    <w:p w:rsidR="008802BD" w:rsidP="008802BD" w:rsidRDefault="008802BD" w14:paraId="74BEB02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8802BD" w:rsidR="008802BD" w:rsidTr="008802BD" w14:paraId="1F2988A1" w14:textId="77777777">
        <w:tc>
          <w:tcPr>
            <w:tcW w:w="1128" w:type="dxa"/>
            <w:tcBorders>
              <w:top w:val="single" w:color="auto" w:sz="2" w:space="0"/>
              <w:bottom w:val="single" w:color="000000" w:sz="12" w:space="0"/>
            </w:tcBorders>
            <w:shd w:val="clear" w:color="auto" w:fill="auto"/>
          </w:tcPr>
          <w:p w:rsidRPr="008802BD" w:rsidR="008802BD" w:rsidP="00773B3B" w:rsidRDefault="008802BD" w14:paraId="5278D243" w14:textId="77777777">
            <w:pPr>
              <w:rPr>
                <w:b/>
                <w:bCs/>
              </w:rPr>
            </w:pPr>
            <w:r w:rsidRPr="008802BD">
              <w:rPr>
                <w:b/>
                <w:bCs/>
              </w:rPr>
              <w:t>Symbol</w:t>
            </w:r>
          </w:p>
        </w:tc>
        <w:tc>
          <w:tcPr>
            <w:tcW w:w="1908" w:type="dxa"/>
            <w:tcBorders>
              <w:top w:val="single" w:color="auto" w:sz="2" w:space="0"/>
              <w:bottom w:val="single" w:color="000000" w:sz="12" w:space="0"/>
            </w:tcBorders>
            <w:shd w:val="clear" w:color="auto" w:fill="auto"/>
          </w:tcPr>
          <w:p w:rsidRPr="008802BD" w:rsidR="008802BD" w:rsidP="00773B3B" w:rsidRDefault="008802BD" w14:paraId="00272531" w14:textId="77777777">
            <w:pPr>
              <w:rPr>
                <w:b/>
                <w:bCs/>
              </w:rPr>
            </w:pPr>
            <w:r w:rsidRPr="008802BD">
              <w:rPr>
                <w:b/>
                <w:bCs/>
              </w:rPr>
              <w:t>Scientific Name</w:t>
            </w:r>
          </w:p>
        </w:tc>
        <w:tc>
          <w:tcPr>
            <w:tcW w:w="1860" w:type="dxa"/>
            <w:tcBorders>
              <w:top w:val="single" w:color="auto" w:sz="2" w:space="0"/>
              <w:bottom w:val="single" w:color="000000" w:sz="12" w:space="0"/>
            </w:tcBorders>
            <w:shd w:val="clear" w:color="auto" w:fill="auto"/>
          </w:tcPr>
          <w:p w:rsidRPr="008802BD" w:rsidR="008802BD" w:rsidP="00773B3B" w:rsidRDefault="008802BD" w14:paraId="78CA7BE6" w14:textId="77777777">
            <w:pPr>
              <w:rPr>
                <w:b/>
                <w:bCs/>
              </w:rPr>
            </w:pPr>
            <w:r w:rsidRPr="008802BD">
              <w:rPr>
                <w:b/>
                <w:bCs/>
              </w:rPr>
              <w:t>Common Name</w:t>
            </w:r>
          </w:p>
        </w:tc>
        <w:tc>
          <w:tcPr>
            <w:tcW w:w="1956" w:type="dxa"/>
            <w:tcBorders>
              <w:top w:val="single" w:color="auto" w:sz="2" w:space="0"/>
              <w:bottom w:val="single" w:color="000000" w:sz="12" w:space="0"/>
            </w:tcBorders>
            <w:shd w:val="clear" w:color="auto" w:fill="auto"/>
          </w:tcPr>
          <w:p w:rsidRPr="008802BD" w:rsidR="008802BD" w:rsidP="00773B3B" w:rsidRDefault="008802BD" w14:paraId="0B00221E" w14:textId="77777777">
            <w:pPr>
              <w:rPr>
                <w:b/>
                <w:bCs/>
              </w:rPr>
            </w:pPr>
            <w:r w:rsidRPr="008802BD">
              <w:rPr>
                <w:b/>
                <w:bCs/>
              </w:rPr>
              <w:t>Canopy Position</w:t>
            </w:r>
          </w:p>
        </w:tc>
      </w:tr>
      <w:tr w:rsidRPr="008802BD" w:rsidR="008802BD" w:rsidTr="008802BD" w14:paraId="5F3058A2" w14:textId="77777777">
        <w:tc>
          <w:tcPr>
            <w:tcW w:w="1128" w:type="dxa"/>
            <w:tcBorders>
              <w:top w:val="single" w:color="000000" w:sz="12" w:space="0"/>
            </w:tcBorders>
            <w:shd w:val="clear" w:color="auto" w:fill="auto"/>
          </w:tcPr>
          <w:p w:rsidRPr="008802BD" w:rsidR="008802BD" w:rsidP="00773B3B" w:rsidRDefault="008802BD" w14:paraId="176B5704" w14:textId="77777777">
            <w:pPr>
              <w:rPr>
                <w:bCs/>
              </w:rPr>
            </w:pPr>
            <w:r w:rsidRPr="008802BD">
              <w:rPr>
                <w:bCs/>
              </w:rPr>
              <w:t>POPUL</w:t>
            </w:r>
          </w:p>
        </w:tc>
        <w:tc>
          <w:tcPr>
            <w:tcW w:w="1908" w:type="dxa"/>
            <w:tcBorders>
              <w:top w:val="single" w:color="000000" w:sz="12" w:space="0"/>
            </w:tcBorders>
            <w:shd w:val="clear" w:color="auto" w:fill="auto"/>
          </w:tcPr>
          <w:p w:rsidRPr="008802BD" w:rsidR="008802BD" w:rsidP="00773B3B" w:rsidRDefault="008802BD" w14:paraId="0BF5F5B8" w14:textId="77777777">
            <w:proofErr w:type="spellStart"/>
            <w:r w:rsidRPr="008802BD">
              <w:t>Populus</w:t>
            </w:r>
            <w:proofErr w:type="spellEnd"/>
          </w:p>
        </w:tc>
        <w:tc>
          <w:tcPr>
            <w:tcW w:w="1860" w:type="dxa"/>
            <w:tcBorders>
              <w:top w:val="single" w:color="000000" w:sz="12" w:space="0"/>
            </w:tcBorders>
            <w:shd w:val="clear" w:color="auto" w:fill="auto"/>
          </w:tcPr>
          <w:p w:rsidRPr="008802BD" w:rsidR="008802BD" w:rsidP="00773B3B" w:rsidRDefault="008802BD" w14:paraId="75E04F55" w14:textId="77777777">
            <w:r w:rsidRPr="008802BD">
              <w:t>Cottonwood</w:t>
            </w:r>
          </w:p>
        </w:tc>
        <w:tc>
          <w:tcPr>
            <w:tcW w:w="1956" w:type="dxa"/>
            <w:tcBorders>
              <w:top w:val="single" w:color="000000" w:sz="12" w:space="0"/>
            </w:tcBorders>
            <w:shd w:val="clear" w:color="auto" w:fill="auto"/>
          </w:tcPr>
          <w:p w:rsidRPr="008802BD" w:rsidR="008802BD" w:rsidP="00773B3B" w:rsidRDefault="008802BD" w14:paraId="395078A0" w14:textId="77777777">
            <w:r w:rsidRPr="008802BD">
              <w:t>Upper</w:t>
            </w:r>
          </w:p>
        </w:tc>
      </w:tr>
      <w:tr w:rsidRPr="008802BD" w:rsidR="008802BD" w:rsidTr="008802BD" w14:paraId="2E4BDED0" w14:textId="77777777">
        <w:tc>
          <w:tcPr>
            <w:tcW w:w="1128" w:type="dxa"/>
            <w:shd w:val="clear" w:color="auto" w:fill="auto"/>
          </w:tcPr>
          <w:p w:rsidRPr="008802BD" w:rsidR="008802BD" w:rsidP="00773B3B" w:rsidRDefault="008802BD" w14:paraId="5CC515C4" w14:textId="77777777">
            <w:pPr>
              <w:rPr>
                <w:bCs/>
              </w:rPr>
            </w:pPr>
            <w:r w:rsidRPr="008802BD">
              <w:rPr>
                <w:bCs/>
              </w:rPr>
              <w:t>SALIX</w:t>
            </w:r>
          </w:p>
        </w:tc>
        <w:tc>
          <w:tcPr>
            <w:tcW w:w="1908" w:type="dxa"/>
            <w:shd w:val="clear" w:color="auto" w:fill="auto"/>
          </w:tcPr>
          <w:p w:rsidRPr="008802BD" w:rsidR="008802BD" w:rsidP="00773B3B" w:rsidRDefault="008802BD" w14:paraId="0FE0F505" w14:textId="77777777">
            <w:r w:rsidRPr="008802BD">
              <w:t>Salix</w:t>
            </w:r>
          </w:p>
        </w:tc>
        <w:tc>
          <w:tcPr>
            <w:tcW w:w="1860" w:type="dxa"/>
            <w:shd w:val="clear" w:color="auto" w:fill="auto"/>
          </w:tcPr>
          <w:p w:rsidRPr="008802BD" w:rsidR="008802BD" w:rsidP="00773B3B" w:rsidRDefault="008802BD" w14:paraId="44247B1C" w14:textId="77777777">
            <w:r w:rsidRPr="008802BD">
              <w:t>Willow</w:t>
            </w:r>
          </w:p>
        </w:tc>
        <w:tc>
          <w:tcPr>
            <w:tcW w:w="1956" w:type="dxa"/>
            <w:shd w:val="clear" w:color="auto" w:fill="auto"/>
          </w:tcPr>
          <w:p w:rsidRPr="008802BD" w:rsidR="008802BD" w:rsidP="00773B3B" w:rsidRDefault="008802BD" w14:paraId="4693C726" w14:textId="77777777">
            <w:r w:rsidRPr="008802BD">
              <w:t>Mid-Upper</w:t>
            </w:r>
          </w:p>
        </w:tc>
      </w:tr>
    </w:tbl>
    <w:p w:rsidR="008802BD" w:rsidP="008802BD" w:rsidRDefault="008802BD" w14:paraId="2FAF9B85" w14:textId="77777777"/>
    <w:p w:rsidR="008802BD" w:rsidP="008802BD" w:rsidRDefault="008802BD" w14:paraId="7EEDFB81" w14:textId="77777777">
      <w:pPr>
        <w:pStyle w:val="SClassInfoPara"/>
      </w:pPr>
      <w:r>
        <w:t>Description</w:t>
      </w:r>
    </w:p>
    <w:p w:rsidR="008802BD" w:rsidP="008802BD" w:rsidRDefault="008802BD" w14:paraId="0AD67AEE" w14:textId="2B4D50DA">
      <w:r>
        <w:t>Highly dependent on the hydrologic regime. Vegetation composition includes tall shrubs and small trees (cottonwood, aspen</w:t>
      </w:r>
      <w:r w:rsidR="00B714DA">
        <w:t xml:space="preserve">, </w:t>
      </w:r>
      <w:r>
        <w:t xml:space="preserve">and conifers). </w:t>
      </w:r>
    </w:p>
    <w:p w:rsidR="00A5374E" w:rsidP="008802BD" w:rsidRDefault="00A5374E" w14:paraId="5023817A" w14:textId="77777777"/>
    <w:p>
      <w:r>
        <w:rPr>
          <w:i/>
          <w:u w:val="single"/>
        </w:rPr>
        <w:t>Maximum Tree Size Class</w:t>
      </w:r>
      <w:br/>
      <w:r>
        <w:t>Sapling &gt;4.5ft; &lt;5" DBH</w:t>
      </w:r>
    </w:p>
    <w:p w:rsidR="008802BD" w:rsidP="008802BD" w:rsidRDefault="008802BD" w14:paraId="6136A1B3"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802BD" w:rsidP="008802BD" w:rsidRDefault="008802BD" w14:paraId="45DEA4C3" w14:textId="77777777"/>
    <w:p w:rsidR="008802BD" w:rsidP="008802BD" w:rsidRDefault="008802BD" w14:paraId="0963A98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8802BD" w:rsidR="008802BD" w:rsidTr="008802BD" w14:paraId="7476FA88" w14:textId="77777777">
        <w:tc>
          <w:tcPr>
            <w:tcW w:w="1128" w:type="dxa"/>
            <w:tcBorders>
              <w:top w:val="single" w:color="auto" w:sz="2" w:space="0"/>
              <w:bottom w:val="single" w:color="000000" w:sz="12" w:space="0"/>
            </w:tcBorders>
            <w:shd w:val="clear" w:color="auto" w:fill="auto"/>
          </w:tcPr>
          <w:p w:rsidRPr="008802BD" w:rsidR="008802BD" w:rsidP="00303A10" w:rsidRDefault="008802BD" w14:paraId="4F6B6DF8" w14:textId="77777777">
            <w:pPr>
              <w:rPr>
                <w:b/>
                <w:bCs/>
              </w:rPr>
            </w:pPr>
            <w:r w:rsidRPr="008802BD">
              <w:rPr>
                <w:b/>
                <w:bCs/>
              </w:rPr>
              <w:t>Symbol</w:t>
            </w:r>
          </w:p>
        </w:tc>
        <w:tc>
          <w:tcPr>
            <w:tcW w:w="1908" w:type="dxa"/>
            <w:tcBorders>
              <w:top w:val="single" w:color="auto" w:sz="2" w:space="0"/>
              <w:bottom w:val="single" w:color="000000" w:sz="12" w:space="0"/>
            </w:tcBorders>
            <w:shd w:val="clear" w:color="auto" w:fill="auto"/>
          </w:tcPr>
          <w:p w:rsidRPr="008802BD" w:rsidR="008802BD" w:rsidP="00303A10" w:rsidRDefault="008802BD" w14:paraId="67669956" w14:textId="77777777">
            <w:pPr>
              <w:rPr>
                <w:b/>
                <w:bCs/>
              </w:rPr>
            </w:pPr>
            <w:r w:rsidRPr="008802BD">
              <w:rPr>
                <w:b/>
                <w:bCs/>
              </w:rPr>
              <w:t>Scientific Name</w:t>
            </w:r>
          </w:p>
        </w:tc>
        <w:tc>
          <w:tcPr>
            <w:tcW w:w="1860" w:type="dxa"/>
            <w:tcBorders>
              <w:top w:val="single" w:color="auto" w:sz="2" w:space="0"/>
              <w:bottom w:val="single" w:color="000000" w:sz="12" w:space="0"/>
            </w:tcBorders>
            <w:shd w:val="clear" w:color="auto" w:fill="auto"/>
          </w:tcPr>
          <w:p w:rsidRPr="008802BD" w:rsidR="008802BD" w:rsidP="00303A10" w:rsidRDefault="008802BD" w14:paraId="661554B4" w14:textId="77777777">
            <w:pPr>
              <w:rPr>
                <w:b/>
                <w:bCs/>
              </w:rPr>
            </w:pPr>
            <w:r w:rsidRPr="008802BD">
              <w:rPr>
                <w:b/>
                <w:bCs/>
              </w:rPr>
              <w:t>Common Name</w:t>
            </w:r>
          </w:p>
        </w:tc>
        <w:tc>
          <w:tcPr>
            <w:tcW w:w="1956" w:type="dxa"/>
            <w:tcBorders>
              <w:top w:val="single" w:color="auto" w:sz="2" w:space="0"/>
              <w:bottom w:val="single" w:color="000000" w:sz="12" w:space="0"/>
            </w:tcBorders>
            <w:shd w:val="clear" w:color="auto" w:fill="auto"/>
          </w:tcPr>
          <w:p w:rsidRPr="008802BD" w:rsidR="008802BD" w:rsidP="00303A10" w:rsidRDefault="008802BD" w14:paraId="5B5F5CC6" w14:textId="77777777">
            <w:pPr>
              <w:rPr>
                <w:b/>
                <w:bCs/>
              </w:rPr>
            </w:pPr>
            <w:r w:rsidRPr="008802BD">
              <w:rPr>
                <w:b/>
                <w:bCs/>
              </w:rPr>
              <w:t>Canopy Position</w:t>
            </w:r>
          </w:p>
        </w:tc>
      </w:tr>
      <w:tr w:rsidRPr="008802BD" w:rsidR="008802BD" w:rsidTr="008802BD" w14:paraId="7BF558A3" w14:textId="77777777">
        <w:tc>
          <w:tcPr>
            <w:tcW w:w="1128" w:type="dxa"/>
            <w:tcBorders>
              <w:top w:val="single" w:color="000000" w:sz="12" w:space="0"/>
            </w:tcBorders>
            <w:shd w:val="clear" w:color="auto" w:fill="auto"/>
          </w:tcPr>
          <w:p w:rsidRPr="008802BD" w:rsidR="008802BD" w:rsidP="00303A10" w:rsidRDefault="008802BD" w14:paraId="1376351C" w14:textId="77777777">
            <w:pPr>
              <w:rPr>
                <w:bCs/>
              </w:rPr>
            </w:pPr>
            <w:r w:rsidRPr="008802BD">
              <w:rPr>
                <w:bCs/>
              </w:rPr>
              <w:t>POPUL</w:t>
            </w:r>
          </w:p>
        </w:tc>
        <w:tc>
          <w:tcPr>
            <w:tcW w:w="1908" w:type="dxa"/>
            <w:tcBorders>
              <w:top w:val="single" w:color="000000" w:sz="12" w:space="0"/>
            </w:tcBorders>
            <w:shd w:val="clear" w:color="auto" w:fill="auto"/>
          </w:tcPr>
          <w:p w:rsidRPr="008802BD" w:rsidR="008802BD" w:rsidP="00303A10" w:rsidRDefault="008802BD" w14:paraId="38E036D5" w14:textId="77777777">
            <w:proofErr w:type="spellStart"/>
            <w:r w:rsidRPr="008802BD">
              <w:t>Populus</w:t>
            </w:r>
            <w:proofErr w:type="spellEnd"/>
          </w:p>
        </w:tc>
        <w:tc>
          <w:tcPr>
            <w:tcW w:w="1860" w:type="dxa"/>
            <w:tcBorders>
              <w:top w:val="single" w:color="000000" w:sz="12" w:space="0"/>
            </w:tcBorders>
            <w:shd w:val="clear" w:color="auto" w:fill="auto"/>
          </w:tcPr>
          <w:p w:rsidRPr="008802BD" w:rsidR="008802BD" w:rsidP="00303A10" w:rsidRDefault="008802BD" w14:paraId="0CA4640C" w14:textId="77777777">
            <w:r w:rsidRPr="008802BD">
              <w:t>Cottonwood</w:t>
            </w:r>
          </w:p>
        </w:tc>
        <w:tc>
          <w:tcPr>
            <w:tcW w:w="1956" w:type="dxa"/>
            <w:tcBorders>
              <w:top w:val="single" w:color="000000" w:sz="12" w:space="0"/>
            </w:tcBorders>
            <w:shd w:val="clear" w:color="auto" w:fill="auto"/>
          </w:tcPr>
          <w:p w:rsidRPr="008802BD" w:rsidR="008802BD" w:rsidP="00303A10" w:rsidRDefault="008802BD" w14:paraId="199ECB98" w14:textId="77777777">
            <w:r w:rsidRPr="008802BD">
              <w:t>Upper</w:t>
            </w:r>
          </w:p>
        </w:tc>
      </w:tr>
      <w:tr w:rsidRPr="008802BD" w:rsidR="008802BD" w:rsidTr="008802BD" w14:paraId="6F03575B" w14:textId="77777777">
        <w:tc>
          <w:tcPr>
            <w:tcW w:w="1128" w:type="dxa"/>
            <w:shd w:val="clear" w:color="auto" w:fill="auto"/>
          </w:tcPr>
          <w:p w:rsidRPr="008802BD" w:rsidR="008802BD" w:rsidP="00303A10" w:rsidRDefault="008802BD" w14:paraId="0E565DED" w14:textId="77777777">
            <w:pPr>
              <w:rPr>
                <w:bCs/>
              </w:rPr>
            </w:pPr>
            <w:r w:rsidRPr="008802BD">
              <w:rPr>
                <w:bCs/>
              </w:rPr>
              <w:t>PINUS</w:t>
            </w:r>
          </w:p>
        </w:tc>
        <w:tc>
          <w:tcPr>
            <w:tcW w:w="1908" w:type="dxa"/>
            <w:shd w:val="clear" w:color="auto" w:fill="auto"/>
          </w:tcPr>
          <w:p w:rsidRPr="008802BD" w:rsidR="008802BD" w:rsidP="00303A10" w:rsidRDefault="008802BD" w14:paraId="225E188D" w14:textId="77777777">
            <w:r w:rsidRPr="008802BD">
              <w:t>Pinus</w:t>
            </w:r>
          </w:p>
        </w:tc>
        <w:tc>
          <w:tcPr>
            <w:tcW w:w="1860" w:type="dxa"/>
            <w:shd w:val="clear" w:color="auto" w:fill="auto"/>
          </w:tcPr>
          <w:p w:rsidRPr="008802BD" w:rsidR="008802BD" w:rsidP="00303A10" w:rsidRDefault="008802BD" w14:paraId="0EE0AFB1" w14:textId="77777777">
            <w:r w:rsidRPr="008802BD">
              <w:t>Pine</w:t>
            </w:r>
          </w:p>
        </w:tc>
        <w:tc>
          <w:tcPr>
            <w:tcW w:w="1956" w:type="dxa"/>
            <w:shd w:val="clear" w:color="auto" w:fill="auto"/>
          </w:tcPr>
          <w:p w:rsidRPr="008802BD" w:rsidR="008802BD" w:rsidP="00303A10" w:rsidRDefault="008802BD" w14:paraId="5CC0E44D" w14:textId="77777777">
            <w:r w:rsidRPr="008802BD">
              <w:t>Upper</w:t>
            </w:r>
          </w:p>
        </w:tc>
      </w:tr>
      <w:tr w:rsidRPr="008802BD" w:rsidR="008802BD" w:rsidTr="008802BD" w14:paraId="41750225" w14:textId="77777777">
        <w:tc>
          <w:tcPr>
            <w:tcW w:w="1128" w:type="dxa"/>
            <w:shd w:val="clear" w:color="auto" w:fill="auto"/>
          </w:tcPr>
          <w:p w:rsidRPr="008802BD" w:rsidR="008802BD" w:rsidP="00303A10" w:rsidRDefault="008802BD" w14:paraId="6E3B21C9" w14:textId="77777777">
            <w:pPr>
              <w:rPr>
                <w:bCs/>
              </w:rPr>
            </w:pPr>
            <w:r w:rsidRPr="008802BD">
              <w:rPr>
                <w:bCs/>
              </w:rPr>
              <w:t>SALIX</w:t>
            </w:r>
          </w:p>
        </w:tc>
        <w:tc>
          <w:tcPr>
            <w:tcW w:w="1908" w:type="dxa"/>
            <w:shd w:val="clear" w:color="auto" w:fill="auto"/>
          </w:tcPr>
          <w:p w:rsidRPr="008802BD" w:rsidR="008802BD" w:rsidP="00303A10" w:rsidRDefault="008802BD" w14:paraId="6D8C133A" w14:textId="77777777">
            <w:r w:rsidRPr="008802BD">
              <w:t>Salix</w:t>
            </w:r>
          </w:p>
        </w:tc>
        <w:tc>
          <w:tcPr>
            <w:tcW w:w="1860" w:type="dxa"/>
            <w:shd w:val="clear" w:color="auto" w:fill="auto"/>
          </w:tcPr>
          <w:p w:rsidRPr="008802BD" w:rsidR="008802BD" w:rsidP="00303A10" w:rsidRDefault="008802BD" w14:paraId="31CA97F9" w14:textId="77777777">
            <w:r w:rsidRPr="008802BD">
              <w:t>Willow</w:t>
            </w:r>
          </w:p>
        </w:tc>
        <w:tc>
          <w:tcPr>
            <w:tcW w:w="1956" w:type="dxa"/>
            <w:shd w:val="clear" w:color="auto" w:fill="auto"/>
          </w:tcPr>
          <w:p w:rsidRPr="008802BD" w:rsidR="008802BD" w:rsidP="00303A10" w:rsidRDefault="008802BD" w14:paraId="443507B2" w14:textId="77777777">
            <w:r w:rsidRPr="008802BD">
              <w:t>Mid-Upper</w:t>
            </w:r>
          </w:p>
        </w:tc>
      </w:tr>
    </w:tbl>
    <w:p w:rsidR="008802BD" w:rsidP="008802BD" w:rsidRDefault="008802BD" w14:paraId="40E00E0C" w14:textId="77777777"/>
    <w:p w:rsidR="008802BD" w:rsidP="008802BD" w:rsidRDefault="008802BD" w14:paraId="6E87BC92" w14:textId="77777777">
      <w:pPr>
        <w:pStyle w:val="SClassInfoPara"/>
      </w:pPr>
      <w:r>
        <w:t>Description</w:t>
      </w:r>
    </w:p>
    <w:p w:rsidR="008802BD" w:rsidP="008802BD" w:rsidRDefault="008802BD" w14:paraId="685A218D" w14:textId="77777777">
      <w:r>
        <w:t>This class represents mature, large cottonwood, conifer, etc.</w:t>
      </w:r>
      <w:r w:rsidR="00B714DA">
        <w:t>,</w:t>
      </w:r>
      <w:r>
        <w:t xml:space="preserve"> woodlands.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
      </w:r>
    </w:p>
    <w:p>
      <w:pPr xmlns:w="http://schemas.openxmlformats.org/wordprocessingml/2006/main">
        <w:pStyle w:val="ReportSection"/>
      </w:pPr>
      <w:r xmlns:w="http://schemas.openxmlformats.org/wordprocessingml/2006/main">
        <w:t>References</w:t>
      </w:r>
    </w:p>
    <w:p>
      <w:r>
        <w:t/>
      </w:r>
    </w:p>
    <w:p w:rsidR="008802BD" w:rsidP="008802BD" w:rsidRDefault="008802BD" w14:paraId="1C65317C" w14:textId="77777777">
      <w:r>
        <w:t>Baker, W.L. 1988. Size-class structure of contiguous riparian woodlands along a Rocky Mountain river. Physical Geography 9(1): 1-14.</w:t>
      </w:r>
    </w:p>
    <w:p w:rsidR="008802BD" w:rsidP="008802BD" w:rsidRDefault="008802BD" w14:paraId="71281811" w14:textId="77777777"/>
    <w:p w:rsidR="008802BD" w:rsidP="008802BD" w:rsidRDefault="008802BD" w14:paraId="2A3042F5" w14:textId="77777777">
      <w:r>
        <w:t>Baker, W.L. 1989a. Macro- and micro-scale influences on riparian vegetation in western Colorado. Annals of the Association of American Geographers 79(1): 65-78.</w:t>
      </w:r>
    </w:p>
    <w:p w:rsidR="008802BD" w:rsidP="008802BD" w:rsidRDefault="008802BD" w14:paraId="1885715F" w14:textId="77777777"/>
    <w:p w:rsidR="008802BD" w:rsidP="008802BD" w:rsidRDefault="008802BD" w14:paraId="525AFE1C" w14:textId="77777777">
      <w:r>
        <w:t>Baker, W.L. 1989b. Classification of the riparian vegetation of the montane and subalpine zones in western Colorado. Great Basin Naturalist 49(2): 214-228.</w:t>
      </w:r>
    </w:p>
    <w:p w:rsidR="008802BD" w:rsidP="008802BD" w:rsidRDefault="008802BD" w14:paraId="07D365A5" w14:textId="77777777"/>
    <w:p w:rsidR="008802BD" w:rsidP="008802BD" w:rsidRDefault="008802BD" w14:paraId="53EF2CE1" w14:textId="77777777">
      <w:r>
        <w:t>Baker, W.L. 1990. Climatic and hydrologic ef</w:t>
      </w:r>
      <w:r w:rsidR="00906084">
        <w:t xml:space="preserve">fects on the regeneration of </w:t>
      </w:r>
      <w:proofErr w:type="spellStart"/>
      <w:r w:rsidR="00906084">
        <w:t>Populus</w:t>
      </w:r>
      <w:proofErr w:type="spellEnd"/>
      <w:r w:rsidR="00906084">
        <w:t xml:space="preserve"> angustifolia</w:t>
      </w:r>
      <w:r>
        <w:t xml:space="preserve"> James along the Animas River, Colorado. Journal of Biogeography 17: 59-73.</w:t>
      </w:r>
    </w:p>
    <w:p w:rsidR="008802BD" w:rsidP="008802BD" w:rsidRDefault="008802BD" w14:paraId="19998796" w14:textId="77777777"/>
    <w:p w:rsidR="008802BD" w:rsidP="008802BD" w:rsidRDefault="008802BD" w14:paraId="31F342C9" w14:textId="77777777">
      <w:r>
        <w:t xml:space="preserve">Crowe, E.A., and R.R. </w:t>
      </w:r>
      <w:proofErr w:type="spellStart"/>
      <w:r>
        <w:t>Clausnitzer</w:t>
      </w:r>
      <w:proofErr w:type="spellEnd"/>
      <w:r>
        <w:t>. 1997. Mid-montane wetland plant associations of the Malheur, Umatilla, and Wallowa-Whitman national forests. USDA Forest Service, Pacific Northwest Region. Technical Paper R6-NR-ECOL-TP-22-97.</w:t>
      </w:r>
    </w:p>
    <w:p w:rsidR="008802BD" w:rsidP="008802BD" w:rsidRDefault="008802BD" w14:paraId="5C55E2D3" w14:textId="77777777"/>
    <w:p w:rsidR="008802BD" w:rsidP="008802BD" w:rsidRDefault="008802BD" w14:paraId="65EB8F44" w14:textId="77777777">
      <w:r>
        <w:t>Daubenmire, R. 1952. Forest vegetation of northern Idaho and adjacent Washington, and its bearing on concepts of vegetation classification. Ecological Monographs 22(4): 301-330.</w:t>
      </w:r>
    </w:p>
    <w:p w:rsidR="008802BD" w:rsidP="008802BD" w:rsidRDefault="008802BD" w14:paraId="18E42302" w14:textId="77777777"/>
    <w:p w:rsidR="008802BD" w:rsidP="008802BD" w:rsidRDefault="008802BD" w14:paraId="031FCE82"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8802BD" w:rsidP="008802BD" w:rsidRDefault="008802BD" w14:paraId="76420F57" w14:textId="77777777"/>
    <w:p w:rsidR="008802BD" w:rsidP="008802BD" w:rsidRDefault="008802BD" w14:paraId="5F536CB3" w14:textId="77777777">
      <w:proofErr w:type="spellStart"/>
      <w:r>
        <w:t>Kovalchik</w:t>
      </w:r>
      <w:proofErr w:type="spellEnd"/>
      <w:r>
        <w:t>, B.L. 1992. Riparian zone associations on the national forests of eastern Washington. USDA Forest Service, Pacific Northwest Region. Draft. 203 pp.</w:t>
      </w:r>
    </w:p>
    <w:p w:rsidR="008802BD" w:rsidP="008802BD" w:rsidRDefault="008802BD" w14:paraId="1E7DF5C2" w14:textId="77777777"/>
    <w:p w:rsidR="008802BD" w:rsidP="008802BD" w:rsidRDefault="008802BD" w14:paraId="6149C813"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8802BD" w:rsidP="008802BD" w:rsidRDefault="008802BD" w14:paraId="668D6E5F" w14:textId="77777777"/>
    <w:p w:rsidR="008802BD" w:rsidP="008802BD" w:rsidRDefault="008802BD" w14:paraId="5AD01AD0" w14:textId="77777777">
      <w:proofErr w:type="spellStart"/>
      <w:r>
        <w:t>Muldavin</w:t>
      </w:r>
      <w:proofErr w:type="spellEnd"/>
      <w:r>
        <w:t xml:space="preserve">, E., P. Durkin, M. Bradley, M. </w:t>
      </w:r>
      <w:proofErr w:type="spellStart"/>
      <w:r>
        <w:t>Stuever</w:t>
      </w:r>
      <w:proofErr w:type="spellEnd"/>
      <w:r>
        <w:t xml:space="preserve"> and P. </w:t>
      </w:r>
      <w:proofErr w:type="spellStart"/>
      <w:r>
        <w:t>Mehlhop</w:t>
      </w:r>
      <w:proofErr w:type="spellEnd"/>
      <w:r>
        <w:t>. 2000. Handbook of wetland vegetation communities of New Mexico: Classification and community descriptions (volume 1). Final report to the New Mexico Environment Department and the Environmental Protection Agency prepared by the New Mexico Natural Heritage Program, University of New Mexico, Albuquerque, NM.</w:t>
      </w:r>
    </w:p>
    <w:p w:rsidR="008802BD" w:rsidP="008802BD" w:rsidRDefault="008802BD" w14:paraId="7CA17167" w14:textId="77777777"/>
    <w:p w:rsidR="008802BD" w:rsidP="008802BD" w:rsidRDefault="008802BD" w14:paraId="5888866F" w14:textId="77777777">
      <w:proofErr w:type="spellStart"/>
      <w:r>
        <w:t>Nachlinger</w:t>
      </w:r>
      <w:proofErr w:type="spellEnd"/>
      <w:r>
        <w:t>, J., K. Sochi, P. Comer, G. Kittel and D. Dorfman. 2001. Great Basin: An ecoregion-based conservation blueprint. The Nature Conservancy, Reno, NV. 160 pp. plus appendices.</w:t>
      </w:r>
    </w:p>
    <w:p w:rsidR="008802BD" w:rsidP="008802BD" w:rsidRDefault="008802BD" w14:paraId="089A40A5" w14:textId="77777777"/>
    <w:p w:rsidR="008802BD" w:rsidP="008802BD" w:rsidRDefault="008802BD" w14:paraId="20AEB822" w14:textId="77777777">
      <w:r>
        <w:t>NatureServe. 2007. International Ecological Classification Standard: Terrestrial Ecological Classifications. NatureServe Central Databases. Arlington, VA. Data current as of 10 February 2007.</w:t>
      </w:r>
    </w:p>
    <w:p w:rsidR="008802BD" w:rsidP="008802BD" w:rsidRDefault="008802BD" w14:paraId="69DAC10C" w14:textId="77777777"/>
    <w:p w:rsidR="008802BD" w:rsidP="008802BD" w:rsidRDefault="008802BD" w14:paraId="082CDB41"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r w:rsidR="00906084">
        <w:t>from</w:t>
      </w:r>
      <w:r>
        <w:t xml:space="preserve"> the USDA Forest Service, Rocky Mountain Region, Colorado Division of Wildlife, and Bureau of Land Management.</w:t>
      </w:r>
    </w:p>
    <w:p w:rsidR="008802BD" w:rsidP="008802BD" w:rsidRDefault="008802BD" w14:paraId="3BE403B0" w14:textId="77777777"/>
    <w:p w:rsidR="008802BD" w:rsidP="008802BD" w:rsidRDefault="008802BD" w14:paraId="356E3DD2" w14:textId="77777777">
      <w:r>
        <w:t>Padgett, W.G., A.P. Youngblood and A.H. Winward. 1989. Riparian community type classification of Utah and southeastern Idaho. USDA Forest Service, Intermountain Region. Report R4-ECOL-89-01. Ogden, UT. 191 pp.</w:t>
      </w:r>
    </w:p>
    <w:p w:rsidR="008802BD" w:rsidP="008802BD" w:rsidRDefault="008802BD" w14:paraId="614674AF" w14:textId="77777777"/>
    <w:p w:rsidR="008802BD" w:rsidP="008802BD" w:rsidRDefault="008802BD" w14:paraId="66F73DC8" w14:textId="77777777">
      <w:proofErr w:type="spellStart"/>
      <w:r>
        <w:t>Szaro</w:t>
      </w:r>
      <w:proofErr w:type="spellEnd"/>
      <w:r>
        <w:t>, R.C. 1989. Riparian forest and scrubland community types of Arizona and New Mexico. Desert Plants Special Issue 9(3-4): 70-139.</w:t>
      </w:r>
    </w:p>
    <w:p w:rsidR="008802BD" w:rsidP="008802BD" w:rsidRDefault="008802BD" w14:paraId="360A0430" w14:textId="77777777"/>
    <w:p w:rsidR="008802BD" w:rsidP="008802BD" w:rsidRDefault="008802BD" w14:paraId="394F79CF"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8802BD" w:rsidP="008802BD" w:rsidRDefault="008802BD" w14:paraId="3900C1E8" w14:textId="77777777"/>
    <w:p w:rsidR="008802BD" w:rsidP="008802BD" w:rsidRDefault="008802BD" w14:paraId="6D1BB499"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008802BD" w:rsidP="008802BD" w:rsidRDefault="008802BD" w14:paraId="5AEC512F" w14:textId="77777777"/>
    <w:p w:rsidR="008802BD" w:rsidP="008802BD" w:rsidRDefault="008802BD" w14:paraId="36F35ECD" w14:textId="77777777">
      <w:r>
        <w:t xml:space="preserve">Walford, G., G. Jones, W. </w:t>
      </w:r>
      <w:proofErr w:type="spellStart"/>
      <w:r>
        <w:t>Fertig</w:t>
      </w:r>
      <w:proofErr w:type="spellEnd"/>
      <w:r>
        <w:t xml:space="preserve">, S. </w:t>
      </w:r>
      <w:proofErr w:type="spellStart"/>
      <w:r>
        <w:t>Mellman</w:t>
      </w:r>
      <w:proofErr w:type="spellEnd"/>
      <w:r>
        <w:t>-Brown and K. Houston. 2001. Riparian and wetland plant community types of the Shoshone National Forest. General Technical Report RMRS-GTR-85. USDA Forest Service, Rocky Mountain Research Station, Fort Collins, CO. 122 pp.</w:t>
      </w:r>
    </w:p>
    <w:p w:rsidR="008802BD" w:rsidP="008802BD" w:rsidRDefault="008802BD" w14:paraId="3188B970" w14:textId="77777777"/>
    <w:p w:rsidR="008802BD" w:rsidP="008802BD" w:rsidRDefault="008802BD" w14:paraId="653EC4CB" w14:textId="77777777">
      <w:r>
        <w:t xml:space="preserve">Walford, G., G. Jones, W. </w:t>
      </w:r>
      <w:proofErr w:type="spellStart"/>
      <w:r>
        <w:t>Fertig</w:t>
      </w:r>
      <w:proofErr w:type="spellEnd"/>
      <w:r>
        <w:t xml:space="preserve"> and K. Houston. 1997. Riparian and wetland plant community types of the Shoshone National Forest. Unpublished report. Wyoming Natural Diversity Database for The Nature Conservancy and the USDA Forest Service. Wyoming Natural Diversity Database, Laramie. 227 pp.</w:t>
      </w:r>
    </w:p>
    <w:p w:rsidRPr="00A43E41" w:rsidR="004D5F12" w:rsidP="008802BD" w:rsidRDefault="004D5F12" w14:paraId="3410880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82556" w14:textId="77777777" w:rsidR="009D742E" w:rsidRDefault="009D742E">
      <w:r>
        <w:separator/>
      </w:r>
    </w:p>
  </w:endnote>
  <w:endnote w:type="continuationSeparator" w:id="0">
    <w:p w14:paraId="2548B4A8" w14:textId="77777777" w:rsidR="009D742E" w:rsidRDefault="009D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2457E" w14:textId="77777777" w:rsidR="008802BD" w:rsidRDefault="008802BD" w:rsidP="008802B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A317E" w14:textId="77777777" w:rsidR="009D742E" w:rsidRDefault="009D742E">
      <w:r>
        <w:separator/>
      </w:r>
    </w:p>
  </w:footnote>
  <w:footnote w:type="continuationSeparator" w:id="0">
    <w:p w14:paraId="46B686A8" w14:textId="77777777" w:rsidR="009D742E" w:rsidRDefault="009D7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5E20A" w14:textId="77777777" w:rsidR="00A43E41" w:rsidRDefault="00A43E41" w:rsidP="008802B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2BD"/>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508F"/>
    <w:rsid w:val="00336475"/>
    <w:rsid w:val="003379B5"/>
    <w:rsid w:val="0036004A"/>
    <w:rsid w:val="003616F2"/>
    <w:rsid w:val="00362A51"/>
    <w:rsid w:val="00363EEA"/>
    <w:rsid w:val="0036554D"/>
    <w:rsid w:val="003670EA"/>
    <w:rsid w:val="00367591"/>
    <w:rsid w:val="003706C4"/>
    <w:rsid w:val="0037120A"/>
    <w:rsid w:val="00373639"/>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DAA"/>
    <w:rsid w:val="0045006E"/>
    <w:rsid w:val="00453438"/>
    <w:rsid w:val="00457B5F"/>
    <w:rsid w:val="0046198B"/>
    <w:rsid w:val="00462F89"/>
    <w:rsid w:val="00464BB8"/>
    <w:rsid w:val="00465533"/>
    <w:rsid w:val="004668C2"/>
    <w:rsid w:val="0047010D"/>
    <w:rsid w:val="004830F3"/>
    <w:rsid w:val="004921EE"/>
    <w:rsid w:val="004928A6"/>
    <w:rsid w:val="00495C9F"/>
    <w:rsid w:val="004A6CE5"/>
    <w:rsid w:val="004A73BB"/>
    <w:rsid w:val="004B0A93"/>
    <w:rsid w:val="004B3810"/>
    <w:rsid w:val="004B44AA"/>
    <w:rsid w:val="004B661D"/>
    <w:rsid w:val="004B779E"/>
    <w:rsid w:val="004C6FD4"/>
    <w:rsid w:val="004D2700"/>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285B"/>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02BD"/>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6084"/>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02C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D742E"/>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374E"/>
    <w:rsid w:val="00A56C94"/>
    <w:rsid w:val="00A579D2"/>
    <w:rsid w:val="00A57A9D"/>
    <w:rsid w:val="00A7108F"/>
    <w:rsid w:val="00A7285D"/>
    <w:rsid w:val="00A8139F"/>
    <w:rsid w:val="00A8314F"/>
    <w:rsid w:val="00A87C35"/>
    <w:rsid w:val="00A929D8"/>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67E64"/>
    <w:rsid w:val="00B71232"/>
    <w:rsid w:val="00B714DA"/>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13429"/>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597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78B1"/>
    <w:rsid w:val="00D803B1"/>
    <w:rsid w:val="00D81349"/>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CC3E3"/>
  <w15:docId w15:val="{EEC3A8E8-EE0A-4200-9946-E7A0DA3F7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E5977"/>
    <w:pPr>
      <w:ind w:left="720"/>
    </w:pPr>
    <w:rPr>
      <w:rFonts w:ascii="Calibri" w:eastAsiaTheme="minorHAnsi" w:hAnsi="Calibri"/>
      <w:sz w:val="22"/>
      <w:szCs w:val="22"/>
    </w:rPr>
  </w:style>
  <w:style w:type="character" w:styleId="Hyperlink">
    <w:name w:val="Hyperlink"/>
    <w:basedOn w:val="DefaultParagraphFont"/>
    <w:rsid w:val="00CE5977"/>
    <w:rPr>
      <w:color w:val="0000FF" w:themeColor="hyperlink"/>
      <w:u w:val="single"/>
    </w:rPr>
  </w:style>
  <w:style w:type="paragraph" w:styleId="BalloonText">
    <w:name w:val="Balloon Text"/>
    <w:basedOn w:val="Normal"/>
    <w:link w:val="BalloonTextChar"/>
    <w:uiPriority w:val="99"/>
    <w:semiHidden/>
    <w:unhideWhenUsed/>
    <w:rsid w:val="00CE5977"/>
    <w:rPr>
      <w:rFonts w:ascii="Tahoma" w:hAnsi="Tahoma" w:cs="Tahoma"/>
      <w:sz w:val="16"/>
      <w:szCs w:val="16"/>
    </w:rPr>
  </w:style>
  <w:style w:type="character" w:customStyle="1" w:styleId="BalloonTextChar">
    <w:name w:val="Balloon Text Char"/>
    <w:basedOn w:val="DefaultParagraphFont"/>
    <w:link w:val="BalloonText"/>
    <w:uiPriority w:val="99"/>
    <w:semiHidden/>
    <w:rsid w:val="00CE59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502406">
      <w:bodyDiv w:val="1"/>
      <w:marLeft w:val="0"/>
      <w:marRight w:val="0"/>
      <w:marTop w:val="0"/>
      <w:marBottom w:val="0"/>
      <w:divBdr>
        <w:top w:val="none" w:sz="0" w:space="0" w:color="auto"/>
        <w:left w:val="none" w:sz="0" w:space="0" w:color="auto"/>
        <w:bottom w:val="none" w:sz="0" w:space="0" w:color="auto"/>
        <w:right w:val="none" w:sz="0" w:space="0" w:color="auto"/>
      </w:divBdr>
    </w:div>
    <w:div w:id="163101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2014-08-21T14:20:00Z</cp:lastPrinted>
  <dcterms:created xsi:type="dcterms:W3CDTF">2017-10-26T23:08:00Z</dcterms:created>
  <dcterms:modified xsi:type="dcterms:W3CDTF">2019-01-17T23:29:00Z</dcterms:modified>
</cp:coreProperties>
</file>