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651" w:rsidP="00461651" w:rsidRDefault="4BEBD503" w14:paraId="35C2AAC5" w14:textId="77777777">
      <w:pPr>
        <w:pStyle w:val="BpSTitle"/>
      </w:pPr>
      <w:r>
        <w:t>11590</w:t>
      </w:r>
    </w:p>
    <w:p w:rsidR="00461651" w:rsidP="00461651" w:rsidRDefault="4BEBD503" w14:paraId="081E0F6D" w14:textId="77777777">
      <w:pPr>
        <w:pStyle w:val="BpSTitle"/>
      </w:pPr>
      <w:r>
        <w:t>Rocky Mountain Montane Riparian Systems</w:t>
      </w:r>
    </w:p>
    <w:p w:rsidR="00461651" w:rsidP="000E08D7" w:rsidRDefault="00461651" w14:paraId="0442837F" w14:textId="77777777">
      <w:pPr>
        <w:tabs>
          <w:tab w:val="left" w:pos="6840"/>
        </w:tabs>
      </w:pPr>
      <w:r>
        <w:t xmlns:w="http://schemas.openxmlformats.org/wordprocessingml/2006/main">BpS Model/Description Version: Aug. 2020</w:t>
      </w:r>
      <w:r w:rsidR="00DD10F5">
        <w:tab/>
      </w:r>
    </w:p>
    <w:p w:rsidR="00461651" w:rsidP="000E08D7" w:rsidRDefault="00461651" w14:paraId="5A09F1F7"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604"/>
        <w:gridCol w:w="1884"/>
        <w:gridCol w:w="2532"/>
      </w:tblGrid>
      <w:tr w:rsidRPr="00461651" w:rsidR="00461651" w:rsidTr="4BEBD503" w14:paraId="533E175A" w14:textId="77777777">
        <w:tc>
          <w:tcPr>
            <w:tcW w:w="1572" w:type="dxa"/>
            <w:tcBorders>
              <w:top w:val="single" w:color="auto" w:sz="2" w:space="0"/>
              <w:left w:val="single" w:color="auto" w:sz="12" w:space="0"/>
              <w:bottom w:val="single" w:color="000000" w:themeColor="text1" w:sz="12" w:space="0"/>
            </w:tcBorders>
            <w:shd w:val="clear" w:color="auto" w:fill="auto"/>
          </w:tcPr>
          <w:p w:rsidRPr="00461651" w:rsidR="00461651" w:rsidP="4BEBD503" w:rsidRDefault="4BEBD503" w14:paraId="4A94840B" w14:textId="77777777">
            <w:pPr>
              <w:rPr>
                <w:b/>
                <w:bCs/>
              </w:rPr>
            </w:pPr>
            <w:r w:rsidRPr="4BEBD503">
              <w:rPr>
                <w:b/>
                <w:bCs/>
              </w:rPr>
              <w:t>Modelers</w:t>
            </w:r>
          </w:p>
        </w:tc>
        <w:tc>
          <w:tcPr>
            <w:tcW w:w="2604" w:type="dxa"/>
            <w:tcBorders>
              <w:top w:val="single" w:color="auto" w:sz="2" w:space="0"/>
              <w:bottom w:val="single" w:color="000000" w:themeColor="text1" w:sz="12" w:space="0"/>
              <w:right w:val="single" w:color="000000" w:themeColor="text1" w:sz="12" w:space="0"/>
            </w:tcBorders>
            <w:shd w:val="clear" w:color="auto" w:fill="auto"/>
          </w:tcPr>
          <w:p w:rsidRPr="00461651" w:rsidR="00461651" w:rsidP="00A55A84" w:rsidRDefault="00461651" w14:paraId="3E9A88BE" w14:textId="77777777">
            <w:pPr>
              <w:rPr>
                <w:b/>
                <w:bCs/>
              </w:rPr>
            </w:pPr>
          </w:p>
        </w:tc>
        <w:tc>
          <w:tcPr>
            <w:tcW w:w="1884" w:type="dxa"/>
            <w:tcBorders>
              <w:top w:val="single" w:color="auto" w:sz="2" w:space="0"/>
              <w:left w:val="single" w:color="000000" w:themeColor="text1" w:sz="12" w:space="0"/>
              <w:bottom w:val="single" w:color="000000" w:themeColor="text1" w:sz="12" w:space="0"/>
            </w:tcBorders>
            <w:shd w:val="clear" w:color="auto" w:fill="auto"/>
          </w:tcPr>
          <w:p w:rsidRPr="00461651" w:rsidR="00461651" w:rsidP="4BEBD503" w:rsidRDefault="4BEBD503" w14:paraId="497CA655" w14:textId="77777777">
            <w:pPr>
              <w:rPr>
                <w:b/>
                <w:bCs/>
              </w:rPr>
            </w:pPr>
            <w:r w:rsidRPr="4BEBD503">
              <w:rPr>
                <w:b/>
                <w:bCs/>
              </w:rPr>
              <w:t>Reviewers</w:t>
            </w:r>
          </w:p>
        </w:tc>
        <w:tc>
          <w:tcPr>
            <w:tcW w:w="2532" w:type="dxa"/>
            <w:tcBorders>
              <w:top w:val="single" w:color="auto" w:sz="2" w:space="0"/>
              <w:bottom w:val="single" w:color="000000" w:themeColor="text1" w:sz="12" w:space="0"/>
            </w:tcBorders>
            <w:shd w:val="clear" w:color="auto" w:fill="auto"/>
          </w:tcPr>
          <w:p w:rsidRPr="00461651" w:rsidR="00461651" w:rsidP="00A55A84" w:rsidRDefault="00461651" w14:paraId="4E05E564" w14:textId="77777777">
            <w:pPr>
              <w:rPr>
                <w:b/>
                <w:bCs/>
              </w:rPr>
            </w:pPr>
          </w:p>
        </w:tc>
      </w:tr>
      <w:tr w:rsidRPr="00461651" w:rsidR="00461651" w:rsidTr="4BEBD503" w14:paraId="5B8E9F9A" w14:textId="77777777">
        <w:tc>
          <w:tcPr>
            <w:tcW w:w="1572" w:type="dxa"/>
            <w:tcBorders>
              <w:top w:val="single" w:color="000000" w:themeColor="text1" w:sz="12" w:space="0"/>
              <w:left w:val="single" w:color="auto" w:sz="12" w:space="0"/>
            </w:tcBorders>
            <w:shd w:val="clear" w:color="auto" w:fill="auto"/>
          </w:tcPr>
          <w:p w:rsidRPr="00461651" w:rsidR="00461651" w:rsidP="00A55A84" w:rsidRDefault="4BEBD503" w14:paraId="1012B25D" w14:textId="77777777">
            <w:pPr>
              <w:rPr>
                <w:bCs/>
              </w:rPr>
            </w:pPr>
            <w:r>
              <w:t>John Simons</w:t>
            </w:r>
          </w:p>
        </w:tc>
        <w:tc>
          <w:tcPr>
            <w:tcW w:w="2604" w:type="dxa"/>
            <w:tcBorders>
              <w:top w:val="single" w:color="000000" w:themeColor="text1" w:sz="12" w:space="0"/>
              <w:right w:val="single" w:color="000000" w:themeColor="text1" w:sz="12" w:space="0"/>
            </w:tcBorders>
            <w:shd w:val="clear" w:color="auto" w:fill="auto"/>
          </w:tcPr>
          <w:p w:rsidRPr="00461651" w:rsidR="00461651" w:rsidP="00A55A84" w:rsidRDefault="4BEBD503" w14:paraId="38514505" w14:textId="77777777">
            <w:r>
              <w:t>john_simons@blm.gov</w:t>
            </w:r>
          </w:p>
        </w:tc>
        <w:tc>
          <w:tcPr>
            <w:tcW w:w="1884" w:type="dxa"/>
            <w:tcBorders>
              <w:top w:val="single" w:color="000000" w:themeColor="text1" w:sz="12" w:space="0"/>
              <w:left w:val="single" w:color="000000" w:themeColor="text1" w:sz="12" w:space="0"/>
            </w:tcBorders>
            <w:shd w:val="clear" w:color="auto" w:fill="auto"/>
          </w:tcPr>
          <w:p w:rsidRPr="00461651" w:rsidR="00461651" w:rsidP="00A55A84" w:rsidRDefault="4BEBD503" w14:paraId="20D1A33D" w14:textId="77777777">
            <w:r>
              <w:t>Chris Baker</w:t>
            </w:r>
          </w:p>
        </w:tc>
        <w:tc>
          <w:tcPr>
            <w:tcW w:w="2532" w:type="dxa"/>
            <w:tcBorders>
              <w:top w:val="single" w:color="000000" w:themeColor="text1" w:sz="12" w:space="0"/>
            </w:tcBorders>
            <w:shd w:val="clear" w:color="auto" w:fill="auto"/>
          </w:tcPr>
          <w:p w:rsidRPr="00461651" w:rsidR="00461651" w:rsidP="00A55A84" w:rsidRDefault="4BEBD503" w14:paraId="25702D82" w14:textId="77777777">
            <w:r>
              <w:t>clbaker@fs.fed.us</w:t>
            </w:r>
          </w:p>
        </w:tc>
      </w:tr>
      <w:tr w:rsidRPr="00461651" w:rsidR="00461651" w:rsidTr="4BEBD503" w14:paraId="73BD25CC" w14:textId="77777777">
        <w:tc>
          <w:tcPr>
            <w:tcW w:w="1572" w:type="dxa"/>
            <w:tcBorders>
              <w:left w:val="single" w:color="auto" w:sz="12" w:space="0"/>
            </w:tcBorders>
            <w:shd w:val="clear" w:color="auto" w:fill="auto"/>
          </w:tcPr>
          <w:p w:rsidRPr="00461651" w:rsidR="00461651" w:rsidP="00A55A84" w:rsidRDefault="4BEBD503" w14:paraId="098DCCD0" w14:textId="77777777">
            <w:pPr>
              <w:rPr>
                <w:bCs/>
              </w:rPr>
            </w:pPr>
            <w:r>
              <w:t>anonymous</w:t>
            </w:r>
          </w:p>
        </w:tc>
        <w:tc>
          <w:tcPr>
            <w:tcW w:w="2604" w:type="dxa"/>
            <w:tcBorders>
              <w:right w:val="single" w:color="000000" w:themeColor="text1" w:sz="12" w:space="0"/>
            </w:tcBorders>
            <w:shd w:val="clear" w:color="auto" w:fill="auto"/>
          </w:tcPr>
          <w:p w:rsidRPr="00461651" w:rsidR="00461651" w:rsidP="00A55A84" w:rsidRDefault="4BEBD503" w14:paraId="1FF6F053" w14:textId="77777777">
            <w:r>
              <w:t>None</w:t>
            </w:r>
          </w:p>
        </w:tc>
        <w:tc>
          <w:tcPr>
            <w:tcW w:w="1884" w:type="dxa"/>
            <w:tcBorders>
              <w:left w:val="single" w:color="000000" w:themeColor="text1" w:sz="12" w:space="0"/>
            </w:tcBorders>
            <w:shd w:val="clear" w:color="auto" w:fill="auto"/>
          </w:tcPr>
          <w:p w:rsidRPr="00461651" w:rsidR="00461651" w:rsidP="00A55A84" w:rsidRDefault="4BEBD503" w14:paraId="5F6E72CC" w14:textId="77777777">
            <w:r>
              <w:t xml:space="preserve">Jim </w:t>
            </w:r>
            <w:proofErr w:type="spellStart"/>
            <w:r>
              <w:t>Ozenberger</w:t>
            </w:r>
            <w:proofErr w:type="spellEnd"/>
          </w:p>
        </w:tc>
        <w:tc>
          <w:tcPr>
            <w:tcW w:w="2532" w:type="dxa"/>
            <w:shd w:val="clear" w:color="auto" w:fill="auto"/>
          </w:tcPr>
          <w:p w:rsidRPr="00461651" w:rsidR="00461651" w:rsidP="00A55A84" w:rsidRDefault="4BEBD503" w14:paraId="2B36E35D" w14:textId="77777777">
            <w:r>
              <w:t>jozenberger@fs.fed.us</w:t>
            </w:r>
          </w:p>
        </w:tc>
      </w:tr>
      <w:tr w:rsidRPr="00461651" w:rsidR="00461651" w:rsidTr="4BEBD503" w14:paraId="4CC4B8A0" w14:textId="77777777">
        <w:tc>
          <w:tcPr>
            <w:tcW w:w="1572" w:type="dxa"/>
            <w:tcBorders>
              <w:left w:val="single" w:color="auto" w:sz="12" w:space="0"/>
              <w:bottom w:val="single" w:color="auto" w:sz="2" w:space="0"/>
            </w:tcBorders>
            <w:shd w:val="clear" w:color="auto" w:fill="auto"/>
          </w:tcPr>
          <w:p w:rsidRPr="00461651" w:rsidR="00461651" w:rsidP="00A55A84" w:rsidRDefault="4BEBD503" w14:paraId="3A5FFA19" w14:textId="77777777">
            <w:pPr>
              <w:rPr>
                <w:bCs/>
              </w:rPr>
            </w:pPr>
            <w:r>
              <w:t>None</w:t>
            </w:r>
          </w:p>
        </w:tc>
        <w:tc>
          <w:tcPr>
            <w:tcW w:w="2604" w:type="dxa"/>
            <w:tcBorders>
              <w:right w:val="single" w:color="000000" w:themeColor="text1" w:sz="12" w:space="0"/>
            </w:tcBorders>
            <w:shd w:val="clear" w:color="auto" w:fill="auto"/>
          </w:tcPr>
          <w:p w:rsidRPr="00461651" w:rsidR="00461651" w:rsidP="00A55A84" w:rsidRDefault="4BEBD503" w14:paraId="0F0A55A5" w14:textId="77777777">
            <w:r>
              <w:t>None</w:t>
            </w:r>
          </w:p>
        </w:tc>
        <w:tc>
          <w:tcPr>
            <w:tcW w:w="1884" w:type="dxa"/>
            <w:tcBorders>
              <w:left w:val="single" w:color="000000" w:themeColor="text1" w:sz="12" w:space="0"/>
              <w:bottom w:val="single" w:color="auto" w:sz="2" w:space="0"/>
            </w:tcBorders>
            <w:shd w:val="clear" w:color="auto" w:fill="auto"/>
          </w:tcPr>
          <w:p w:rsidRPr="00461651" w:rsidR="00461651" w:rsidP="00A55A84" w:rsidRDefault="4BEBD503" w14:paraId="1A845623" w14:textId="77777777">
            <w:r>
              <w:t>Andy Norman</w:t>
            </w:r>
          </w:p>
        </w:tc>
        <w:tc>
          <w:tcPr>
            <w:tcW w:w="2532" w:type="dxa"/>
            <w:shd w:val="clear" w:color="auto" w:fill="auto"/>
          </w:tcPr>
          <w:p w:rsidRPr="00461651" w:rsidR="00461651" w:rsidP="00A55A84" w:rsidRDefault="4BEBD503" w14:paraId="61E94338" w14:textId="77777777">
            <w:r>
              <w:t>anorman@fs.fed.us</w:t>
            </w:r>
          </w:p>
        </w:tc>
      </w:tr>
    </w:tbl>
    <w:p w:rsidR="00461651" w:rsidP="00461651" w:rsidRDefault="00461651" w14:paraId="31EBA093" w14:textId="77777777"/>
    <w:p w:rsidR="00461651" w:rsidP="00461651" w:rsidRDefault="4BEBD503" w14:paraId="377C0810" w14:textId="77777777">
      <w:pPr>
        <w:pStyle w:val="InfoPara"/>
      </w:pPr>
      <w:r>
        <w:t>Vegetation Type</w:t>
      </w:r>
    </w:p>
    <w:p w:rsidR="00461651" w:rsidP="00461651" w:rsidRDefault="00740A3F" w14:paraId="2C4E0D6E" w14:textId="61AC2AA3">
      <w:r w:rsidRPr="00740A3F">
        <w:t>Woody Wetland</w:t>
      </w:r>
      <w:bookmarkStart w:name="_GoBack" w:id="0"/>
      <w:bookmarkEnd w:id="0"/>
    </w:p>
    <w:p w:rsidR="00461651" w:rsidP="00461651" w:rsidRDefault="4BEBD503" w14:paraId="4965F09B" w14:textId="77777777">
      <w:pPr>
        <w:pStyle w:val="InfoPara"/>
      </w:pPr>
      <w:r>
        <w:t>Map Zone</w:t>
      </w:r>
    </w:p>
    <w:p w:rsidR="00461651" w:rsidP="00461651" w:rsidRDefault="4BEBD503" w14:paraId="66CC3443" w14:textId="77777777">
      <w:r>
        <w:t>21</w:t>
      </w:r>
    </w:p>
    <w:p w:rsidR="00461651" w:rsidP="00461651" w:rsidRDefault="4BEBD503" w14:paraId="42FDD2E5" w14:textId="77777777">
      <w:pPr>
        <w:pStyle w:val="InfoPara"/>
      </w:pPr>
      <w:r>
        <w:t>Geographic Range</w:t>
      </w:r>
    </w:p>
    <w:p w:rsidR="00461651" w:rsidP="00461651" w:rsidRDefault="4BEBD503" w14:paraId="1E906BE4" w14:textId="77777777">
      <w:r>
        <w:t xml:space="preserve">This system is found throughout the Rocky Mountains and Colorado Plateau regions. In </w:t>
      </w:r>
      <w:r w:rsidR="00DD10F5">
        <w:t>map zone (</w:t>
      </w:r>
      <w:r>
        <w:t>MZ</w:t>
      </w:r>
      <w:r w:rsidR="00DD10F5">
        <w:t xml:space="preserve">) </w:t>
      </w:r>
      <w:r>
        <w:t xml:space="preserve">21, it occurs throughout and is more common than </w:t>
      </w:r>
      <w:r w:rsidR="00DD10F5">
        <w:t>biophysical setting (</w:t>
      </w:r>
      <w:proofErr w:type="spellStart"/>
      <w:r>
        <w:t>BpS</w:t>
      </w:r>
      <w:proofErr w:type="spellEnd"/>
      <w:r w:rsidR="00DD10F5">
        <w:t>)</w:t>
      </w:r>
      <w:r>
        <w:t xml:space="preserve"> 1154 (black cottonwood) on rivers.</w:t>
      </w:r>
    </w:p>
    <w:p w:rsidR="00461651" w:rsidP="00461651" w:rsidRDefault="4BEBD503" w14:paraId="2587D55C" w14:textId="77777777">
      <w:pPr>
        <w:pStyle w:val="InfoPara"/>
      </w:pPr>
      <w:r>
        <w:t>Biophysical Site Description</w:t>
      </w:r>
    </w:p>
    <w:p w:rsidR="00461651" w:rsidP="4BEBD503" w:rsidRDefault="4BEBD503" w14:paraId="6710E17E" w14:textId="77777777">
      <w:r>
        <w:t>This system occurs within a broad elevation range</w:t>
      </w:r>
      <w:r w:rsidR="00DD10F5">
        <w:t>,</w:t>
      </w:r>
      <w:r>
        <w:t xml:space="preserve"> from approximately 900</w:t>
      </w:r>
      <w:r w:rsidR="00DD10F5">
        <w:t>m-</w:t>
      </w:r>
      <w:r>
        <w:t>2</w:t>
      </w:r>
      <w:r w:rsidR="00DD10F5">
        <w:t>,</w:t>
      </w:r>
      <w:r>
        <w:t>800m (</w:t>
      </w:r>
      <w:r w:rsidR="00DD10F5">
        <w:t>3,000ft-</w:t>
      </w:r>
      <w:r>
        <w:t>9</w:t>
      </w:r>
      <w:r w:rsidR="00DD10F5">
        <w:t>,</w:t>
      </w:r>
      <w:r>
        <w:t>200ft)</w:t>
      </w:r>
      <w:r w:rsidR="00DD10F5">
        <w:t>,</w:t>
      </w:r>
      <w:r>
        <w:t xml:space="preserve"> within the flood zone of rivers, on islands, </w:t>
      </w:r>
      <w:r w:rsidR="00DD10F5">
        <w:t xml:space="preserve">and on </w:t>
      </w:r>
      <w:r>
        <w:t>sand or cobble bars and streambanks. Typically, this system exists in large, wide occurrences on mid-</w:t>
      </w:r>
      <w:proofErr w:type="gramStart"/>
      <w:r>
        <w:t>channel islands</w:t>
      </w:r>
      <w:proofErr w:type="gramEnd"/>
      <w:r>
        <w:t xml:space="preserve"> in larger rivers or narrow</w:t>
      </w:r>
      <w:r w:rsidR="00DD10F5">
        <w:t>,</w:t>
      </w:r>
      <w:r>
        <w:t xml:space="preserve"> linear bands on small, rocky canyon tributaries and well drained</w:t>
      </w:r>
      <w:r w:rsidR="00DD10F5">
        <w:t>-</w:t>
      </w:r>
      <w:r>
        <w:t>benches and hillslopes below seeps/springs. May also include overflow channels, backwater sloughs, floodplain swales</w:t>
      </w:r>
      <w:r w:rsidR="00DD10F5">
        <w:t>,</w:t>
      </w:r>
      <w:r>
        <w:t xml:space="preserve"> and irrigation ditches. Surface water is generally high for variable periods. Soils are typically alluvial deposits of sand, clay, silt</w:t>
      </w:r>
      <w:r w:rsidR="00DD10F5">
        <w:t>,</w:t>
      </w:r>
      <w:r>
        <w:t xml:space="preserve"> and cobble that are highly stratified with depth due to flood scour and deposition.</w:t>
      </w:r>
    </w:p>
    <w:p w:rsidR="00461651" w:rsidP="00461651" w:rsidRDefault="4BEBD503" w14:paraId="0DA78C06" w14:textId="77777777">
      <w:pPr>
        <w:pStyle w:val="InfoPara"/>
      </w:pPr>
      <w:r>
        <w:t>Vegetation Description</w:t>
      </w:r>
    </w:p>
    <w:p w:rsidR="00461651" w:rsidP="00461651" w:rsidRDefault="4BEBD503" w14:paraId="6FB36F36" w14:textId="77777777">
      <w:r>
        <w:t xml:space="preserve">This ecological system occurs as a mosaic of multiple communities that are tree dominated with a diverse shrub component. Deciduous woody trees dominate, including </w:t>
      </w:r>
      <w:proofErr w:type="spellStart"/>
      <w:r w:rsidRPr="4BEBD503">
        <w:rPr>
          <w:i/>
          <w:iCs/>
        </w:rPr>
        <w:t>Populus</w:t>
      </w:r>
      <w:proofErr w:type="spellEnd"/>
      <w:r w:rsidRPr="4BEBD503">
        <w:rPr>
          <w:i/>
          <w:iCs/>
        </w:rPr>
        <w:t xml:space="preserve"> </w:t>
      </w:r>
      <w:proofErr w:type="spellStart"/>
      <w:r w:rsidRPr="4BEBD503">
        <w:rPr>
          <w:i/>
          <w:iCs/>
        </w:rPr>
        <w:t>angustifolia</w:t>
      </w:r>
      <w:proofErr w:type="spellEnd"/>
      <w:r>
        <w:t xml:space="preserve">, </w:t>
      </w:r>
      <w:r w:rsidRPr="4BEBD503">
        <w:rPr>
          <w:i/>
          <w:iCs/>
        </w:rPr>
        <w:t>P. balsamifera</w:t>
      </w:r>
      <w:r w:rsidR="00DD10F5">
        <w:rPr>
          <w:iCs/>
        </w:rPr>
        <w:t>,</w:t>
      </w:r>
      <w:r>
        <w:t xml:space="preserve"> and </w:t>
      </w:r>
      <w:r w:rsidRPr="4BEBD503">
        <w:rPr>
          <w:i/>
          <w:iCs/>
        </w:rPr>
        <w:t xml:space="preserve">P. </w:t>
      </w:r>
      <w:proofErr w:type="spellStart"/>
      <w:r w:rsidRPr="4BEBD503">
        <w:rPr>
          <w:i/>
          <w:iCs/>
        </w:rPr>
        <w:t>tremuloides</w:t>
      </w:r>
      <w:proofErr w:type="spellEnd"/>
      <w:r>
        <w:t xml:space="preserve">. Dominant shrubs include </w:t>
      </w:r>
      <w:r w:rsidRPr="4BEBD503">
        <w:rPr>
          <w:i/>
          <w:iCs/>
        </w:rPr>
        <w:t xml:space="preserve">Acer </w:t>
      </w:r>
      <w:proofErr w:type="spellStart"/>
      <w:r w:rsidRPr="4BEBD503">
        <w:rPr>
          <w:i/>
          <w:iCs/>
        </w:rPr>
        <w:t>glabrum</w:t>
      </w:r>
      <w:proofErr w:type="spellEnd"/>
      <w:r>
        <w:t xml:space="preserve">, </w:t>
      </w:r>
      <w:proofErr w:type="spellStart"/>
      <w:r w:rsidRPr="4BEBD503">
        <w:rPr>
          <w:i/>
          <w:iCs/>
        </w:rPr>
        <w:t>Alnus</w:t>
      </w:r>
      <w:proofErr w:type="spellEnd"/>
      <w:r w:rsidRPr="4BEBD503">
        <w:rPr>
          <w:i/>
          <w:iCs/>
        </w:rPr>
        <w:t xml:space="preserve"> </w:t>
      </w:r>
      <w:proofErr w:type="spellStart"/>
      <w:r w:rsidRPr="4BEBD503">
        <w:rPr>
          <w:i/>
          <w:iCs/>
        </w:rPr>
        <w:t>incana</w:t>
      </w:r>
      <w:proofErr w:type="spellEnd"/>
      <w:r>
        <w:t xml:space="preserve">, </w:t>
      </w:r>
      <w:r w:rsidRPr="4BEBD503">
        <w:rPr>
          <w:i/>
          <w:iCs/>
        </w:rPr>
        <w:t xml:space="preserve">Betula </w:t>
      </w:r>
      <w:proofErr w:type="spellStart"/>
      <w:r w:rsidRPr="4BEBD503">
        <w:rPr>
          <w:i/>
          <w:iCs/>
        </w:rPr>
        <w:t>occidentalis</w:t>
      </w:r>
      <w:proofErr w:type="spellEnd"/>
      <w:r>
        <w:t xml:space="preserve">, </w:t>
      </w:r>
      <w:proofErr w:type="spellStart"/>
      <w:r w:rsidRPr="4BEBD503">
        <w:rPr>
          <w:i/>
          <w:iCs/>
        </w:rPr>
        <w:t>Cornus</w:t>
      </w:r>
      <w:proofErr w:type="spellEnd"/>
      <w:r w:rsidRPr="4BEBD503">
        <w:rPr>
          <w:i/>
          <w:iCs/>
        </w:rPr>
        <w:t xml:space="preserve"> </w:t>
      </w:r>
      <w:proofErr w:type="spellStart"/>
      <w:r w:rsidRPr="4BEBD503">
        <w:rPr>
          <w:i/>
          <w:iCs/>
        </w:rPr>
        <w:t>sericea</w:t>
      </w:r>
      <w:proofErr w:type="spellEnd"/>
      <w:r>
        <w:t xml:space="preserve">, </w:t>
      </w:r>
      <w:proofErr w:type="spellStart"/>
      <w:r w:rsidRPr="4BEBD503">
        <w:rPr>
          <w:i/>
          <w:iCs/>
        </w:rPr>
        <w:t>Crataegus</w:t>
      </w:r>
      <w:proofErr w:type="spellEnd"/>
      <w:r w:rsidRPr="4BEBD503">
        <w:rPr>
          <w:i/>
          <w:iCs/>
        </w:rPr>
        <w:t xml:space="preserve"> </w:t>
      </w:r>
      <w:proofErr w:type="spellStart"/>
      <w:r w:rsidRPr="4BEBD503">
        <w:rPr>
          <w:i/>
          <w:iCs/>
        </w:rPr>
        <w:t>rivularis</w:t>
      </w:r>
      <w:proofErr w:type="spellEnd"/>
      <w:r>
        <w:t xml:space="preserve">, </w:t>
      </w:r>
      <w:r w:rsidRPr="4BEBD503">
        <w:rPr>
          <w:i/>
          <w:iCs/>
        </w:rPr>
        <w:t xml:space="preserve">Prunus </w:t>
      </w:r>
      <w:proofErr w:type="spellStart"/>
      <w:r w:rsidRPr="4BEBD503">
        <w:rPr>
          <w:i/>
          <w:iCs/>
        </w:rPr>
        <w:t>virginiana</w:t>
      </w:r>
      <w:proofErr w:type="spellEnd"/>
      <w:r>
        <w:t xml:space="preserve">, and numerous tall willow species: </w:t>
      </w:r>
      <w:r w:rsidRPr="4BEBD503">
        <w:rPr>
          <w:i/>
          <w:iCs/>
        </w:rPr>
        <w:t>Salix lutea</w:t>
      </w:r>
      <w:r>
        <w:t xml:space="preserve">, </w:t>
      </w:r>
      <w:r w:rsidRPr="4BEBD503">
        <w:rPr>
          <w:i/>
          <w:iCs/>
        </w:rPr>
        <w:t xml:space="preserve">S. </w:t>
      </w:r>
      <w:proofErr w:type="spellStart"/>
      <w:r w:rsidRPr="4BEBD503">
        <w:rPr>
          <w:i/>
          <w:iCs/>
        </w:rPr>
        <w:t>geyeriana</w:t>
      </w:r>
      <w:proofErr w:type="spellEnd"/>
      <w:r>
        <w:t xml:space="preserve">, </w:t>
      </w:r>
      <w:r w:rsidRPr="4BEBD503">
        <w:rPr>
          <w:i/>
          <w:iCs/>
        </w:rPr>
        <w:t xml:space="preserve">S. </w:t>
      </w:r>
      <w:proofErr w:type="spellStart"/>
      <w:r w:rsidRPr="4BEBD503">
        <w:rPr>
          <w:i/>
          <w:iCs/>
        </w:rPr>
        <w:t>boothii</w:t>
      </w:r>
      <w:proofErr w:type="spellEnd"/>
      <w:r>
        <w:t xml:space="preserve">, </w:t>
      </w:r>
      <w:r w:rsidRPr="4BEBD503">
        <w:rPr>
          <w:i/>
          <w:iCs/>
        </w:rPr>
        <w:t xml:space="preserve">S. </w:t>
      </w:r>
      <w:proofErr w:type="spellStart"/>
      <w:r w:rsidRPr="4BEBD503">
        <w:rPr>
          <w:i/>
          <w:iCs/>
        </w:rPr>
        <w:t>drummondiana</w:t>
      </w:r>
      <w:proofErr w:type="spellEnd"/>
      <w:r>
        <w:t xml:space="preserve">, </w:t>
      </w:r>
      <w:r w:rsidRPr="4BEBD503">
        <w:rPr>
          <w:i/>
          <w:iCs/>
        </w:rPr>
        <w:t>S. lasiandra</w:t>
      </w:r>
      <w:r>
        <w:t xml:space="preserve">, </w:t>
      </w:r>
      <w:r w:rsidRPr="4BEBD503">
        <w:rPr>
          <w:i/>
          <w:iCs/>
        </w:rPr>
        <w:t xml:space="preserve">S. </w:t>
      </w:r>
      <w:proofErr w:type="spellStart"/>
      <w:r w:rsidRPr="4BEBD503">
        <w:rPr>
          <w:i/>
          <w:iCs/>
        </w:rPr>
        <w:t>bebbiana</w:t>
      </w:r>
      <w:proofErr w:type="spellEnd"/>
      <w:r>
        <w:t xml:space="preserve">, </w:t>
      </w:r>
      <w:r w:rsidRPr="4BEBD503">
        <w:rPr>
          <w:i/>
          <w:iCs/>
        </w:rPr>
        <w:t xml:space="preserve">S. </w:t>
      </w:r>
      <w:proofErr w:type="spellStart"/>
      <w:r w:rsidRPr="4BEBD503">
        <w:rPr>
          <w:i/>
          <w:iCs/>
        </w:rPr>
        <w:t>wolfii</w:t>
      </w:r>
      <w:proofErr w:type="spellEnd"/>
      <w:r>
        <w:t>, and</w:t>
      </w:r>
      <w:r w:rsidRPr="4BEBD503">
        <w:rPr>
          <w:i/>
          <w:iCs/>
        </w:rPr>
        <w:t xml:space="preserve"> S. </w:t>
      </w:r>
      <w:proofErr w:type="spellStart"/>
      <w:r w:rsidRPr="4BEBD503">
        <w:rPr>
          <w:i/>
          <w:iCs/>
        </w:rPr>
        <w:t>exigua</w:t>
      </w:r>
      <w:proofErr w:type="spellEnd"/>
      <w:r>
        <w:t>. Generally, the adjacent upland vegetation surrounding this riparian system includes grasslands to forests.</w:t>
      </w:r>
    </w:p>
    <w:p w:rsidR="00461651" w:rsidP="00461651" w:rsidRDefault="4BEBD503" w14:paraId="51BE4AD3" w14:textId="77777777">
      <w:r>
        <w:t xml:space="preserve">Forbs and graminoids include </w:t>
      </w:r>
      <w:proofErr w:type="spellStart"/>
      <w:r w:rsidRPr="4BEBD503">
        <w:rPr>
          <w:i/>
          <w:iCs/>
        </w:rPr>
        <w:t>Carex</w:t>
      </w:r>
      <w:proofErr w:type="spellEnd"/>
      <w:r w:rsidRPr="4BEBD503">
        <w:rPr>
          <w:i/>
          <w:iCs/>
        </w:rPr>
        <w:t xml:space="preserve"> </w:t>
      </w:r>
      <w:r>
        <w:t xml:space="preserve">spp., especially </w:t>
      </w:r>
      <w:proofErr w:type="spellStart"/>
      <w:r w:rsidRPr="4BEBD503">
        <w:rPr>
          <w:i/>
          <w:iCs/>
        </w:rPr>
        <w:t>Carex</w:t>
      </w:r>
      <w:proofErr w:type="spellEnd"/>
      <w:r w:rsidRPr="4BEBD503">
        <w:rPr>
          <w:i/>
          <w:iCs/>
        </w:rPr>
        <w:t xml:space="preserve"> </w:t>
      </w:r>
      <w:proofErr w:type="spellStart"/>
      <w:r w:rsidRPr="4BEBD503">
        <w:rPr>
          <w:i/>
          <w:iCs/>
        </w:rPr>
        <w:t>utriculata</w:t>
      </w:r>
      <w:proofErr w:type="spellEnd"/>
      <w:r>
        <w:t xml:space="preserve"> and </w:t>
      </w:r>
      <w:proofErr w:type="spellStart"/>
      <w:r w:rsidRPr="4BEBD503">
        <w:rPr>
          <w:i/>
          <w:iCs/>
        </w:rPr>
        <w:t>Carex</w:t>
      </w:r>
      <w:proofErr w:type="spellEnd"/>
      <w:r w:rsidRPr="4BEBD503">
        <w:rPr>
          <w:i/>
          <w:iCs/>
        </w:rPr>
        <w:t xml:space="preserve"> </w:t>
      </w:r>
      <w:proofErr w:type="spellStart"/>
      <w:r w:rsidRPr="4BEBD503">
        <w:rPr>
          <w:i/>
          <w:iCs/>
        </w:rPr>
        <w:t>aaquatilis</w:t>
      </w:r>
      <w:proofErr w:type="spellEnd"/>
      <w:r>
        <w:t xml:space="preserve">, which occur in nearly pure stands, and </w:t>
      </w:r>
      <w:proofErr w:type="spellStart"/>
      <w:r w:rsidRPr="4BEBD503">
        <w:rPr>
          <w:i/>
          <w:iCs/>
        </w:rPr>
        <w:t>Geum</w:t>
      </w:r>
      <w:proofErr w:type="spellEnd"/>
      <w:r w:rsidRPr="4BEBD503">
        <w:rPr>
          <w:i/>
          <w:iCs/>
        </w:rPr>
        <w:t xml:space="preserve"> </w:t>
      </w:r>
      <w:proofErr w:type="spellStart"/>
      <w:r w:rsidRPr="4BEBD503">
        <w:rPr>
          <w:i/>
          <w:iCs/>
        </w:rPr>
        <w:t>macrophyllum</w:t>
      </w:r>
      <w:proofErr w:type="spellEnd"/>
      <w:r>
        <w:t xml:space="preserve">, </w:t>
      </w:r>
      <w:proofErr w:type="spellStart"/>
      <w:r w:rsidRPr="4BEBD503">
        <w:rPr>
          <w:i/>
          <w:iCs/>
        </w:rPr>
        <w:t>Mertensia</w:t>
      </w:r>
      <w:proofErr w:type="spellEnd"/>
      <w:r w:rsidRPr="4BEBD503">
        <w:rPr>
          <w:i/>
          <w:iCs/>
        </w:rPr>
        <w:t xml:space="preserve"> </w:t>
      </w:r>
      <w:proofErr w:type="spellStart"/>
      <w:r w:rsidRPr="4BEBD503">
        <w:rPr>
          <w:i/>
          <w:iCs/>
        </w:rPr>
        <w:t>ciliatus</w:t>
      </w:r>
      <w:proofErr w:type="spellEnd"/>
      <w:r>
        <w:t xml:space="preserve">, and </w:t>
      </w:r>
      <w:r w:rsidRPr="4BEBD503">
        <w:rPr>
          <w:i/>
          <w:iCs/>
        </w:rPr>
        <w:t xml:space="preserve">Equisetum </w:t>
      </w:r>
      <w:proofErr w:type="spellStart"/>
      <w:r w:rsidRPr="4BEBD503">
        <w:rPr>
          <w:i/>
          <w:iCs/>
        </w:rPr>
        <w:t>arvense</w:t>
      </w:r>
      <w:proofErr w:type="spellEnd"/>
      <w:r>
        <w:t>.</w:t>
      </w:r>
    </w:p>
    <w:p w:rsidR="00461651" w:rsidP="00461651" w:rsidRDefault="4BEBD503" w14:paraId="0C49633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 rivularis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EQAR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Equisetum arvense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Field horsetail</w:t>
            </w:r>
          </w:p>
        </w:tc>
      </w:tr>
    </w:tbl>
    <w:p>
      <w:r>
        <w:rPr>
          <w:sz w:val="16"/>
        </w:rPr>
        <w:t>Species names are from the NRCS PLANTS database. Check species codes at http://plants.usda.gov.</w:t>
      </w:r>
    </w:p>
    <w:p w:rsidR="00461651" w:rsidP="00461651" w:rsidRDefault="4BEBD503" w14:paraId="267D1235" w14:textId="77777777">
      <w:pPr>
        <w:pStyle w:val="InfoPara"/>
      </w:pPr>
      <w:r>
        <w:t>Disturbance Description</w:t>
      </w:r>
    </w:p>
    <w:p w:rsidR="00461651" w:rsidP="00461651" w:rsidRDefault="4BEBD503" w14:paraId="273042D0" w14:textId="77777777">
      <w:r>
        <w:t>This system is dependent on a natural hydrologic regime, especially annual to episodic flooding. Flood events of increasing magnitude cause maintenance to stand</w:t>
      </w:r>
      <w:r w:rsidR="00DD10F5">
        <w:t>-</w:t>
      </w:r>
      <w:r>
        <w:t>replacing disturbances. Beaver (</w:t>
      </w:r>
      <w:r w:rsidRPr="4BEBD503">
        <w:rPr>
          <w:i/>
          <w:iCs/>
        </w:rPr>
        <w:t>Castor canadensis</w:t>
      </w:r>
      <w:r>
        <w:t>) crop younger cottonwoods (</w:t>
      </w:r>
      <w:proofErr w:type="spellStart"/>
      <w:r w:rsidRPr="4BEBD503">
        <w:rPr>
          <w:i/>
          <w:iCs/>
        </w:rPr>
        <w:t>Populus</w:t>
      </w:r>
      <w:proofErr w:type="spellEnd"/>
      <w:r w:rsidRPr="4BEBD503">
        <w:rPr>
          <w:i/>
          <w:iCs/>
        </w:rPr>
        <w:t xml:space="preserve"> </w:t>
      </w:r>
      <w:r>
        <w:t>spp.) and willows (</w:t>
      </w:r>
      <w:r w:rsidRPr="4BEBD503">
        <w:rPr>
          <w:i/>
          <w:iCs/>
        </w:rPr>
        <w:t xml:space="preserve">Salix </w:t>
      </w:r>
      <w:r>
        <w:t xml:space="preserve">spp.), and frequently influence the hydrologic regime through construction of dams. Beaver show considerable movement along rivers as available trees are felled. Fire </w:t>
      </w:r>
      <w:r w:rsidR="00DD10F5">
        <w:t xml:space="preserve">occurs </w:t>
      </w:r>
      <w:r>
        <w:t xml:space="preserve">mostly </w:t>
      </w:r>
      <w:proofErr w:type="gramStart"/>
      <w:r>
        <w:t>as a result of</w:t>
      </w:r>
      <w:proofErr w:type="gramEnd"/>
      <w:r>
        <w:t xml:space="preserve"> spread from surrounding uplands.</w:t>
      </w:r>
    </w:p>
    <w:p w:rsidR="00461651" w:rsidP="00461651" w:rsidRDefault="00461651" w14:paraId="017FEAF3" w14:textId="77777777"/>
    <w:p w:rsidR="00461651" w:rsidP="00461651" w:rsidRDefault="00DD10F5" w14:paraId="23652766" w14:textId="77777777">
      <w:r>
        <w:t>F</w:t>
      </w:r>
      <w:r w:rsidR="4BEBD503">
        <w:t>ire disturbances, flooding events</w:t>
      </w:r>
      <w:r>
        <w:t>,</w:t>
      </w:r>
      <w:r w:rsidR="4BEBD503">
        <w:t xml:space="preserve"> and beaver herbivory </w:t>
      </w:r>
      <w:r>
        <w:t xml:space="preserve">are </w:t>
      </w:r>
      <w:r w:rsidR="4BEBD503">
        <w:t xml:space="preserve">modeled at much longer intervals in MZ21 than in MZs 10 and 19. The fire return intervals </w:t>
      </w:r>
      <w:r>
        <w:t xml:space="preserve">(FRIs) </w:t>
      </w:r>
      <w:r w:rsidR="4BEBD503">
        <w:t xml:space="preserve">in MZ21 for this </w:t>
      </w:r>
      <w:proofErr w:type="spellStart"/>
      <w:r w:rsidR="4BEBD503">
        <w:t>BpS</w:t>
      </w:r>
      <w:proofErr w:type="spellEnd"/>
      <w:r w:rsidR="4BEBD503">
        <w:t xml:space="preserve"> are approximately the same as those for 211154.</w:t>
      </w:r>
    </w:p>
    <w:p w:rsidR="00461651" w:rsidP="00461651" w:rsidRDefault="00461651" w14:paraId="7AA53398" w14:textId="77777777"/>
    <w:p w:rsidR="00461651" w:rsidP="00461651" w:rsidRDefault="4BEBD503" w14:paraId="2EB934C2" w14:textId="77777777">
      <w:r>
        <w:t xml:space="preserve">Outside reviewer commented, after models already delivered, that </w:t>
      </w:r>
      <w:r w:rsidR="00DD10F5">
        <w:t xml:space="preserve">FRIs </w:t>
      </w:r>
      <w:r>
        <w:t>for this system should be mixed</w:t>
      </w:r>
      <w:r w:rsidR="00DD10F5">
        <w:t>-</w:t>
      </w:r>
      <w:r>
        <w:t>severity fire at approximately 75yrs.</w:t>
      </w:r>
    </w:p>
    <w:p w:rsidR="00461651" w:rsidP="00461651" w:rsidRDefault="4BEBD503" w14:paraId="1229D351" w14:textId="2E1AA5A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182</w:t>
            </w:r>
          </w:p>
        </w:tc>
        <w:tc>
          <w:p>
            <w:pPr>
              <w:jc w:val="center"/>
            </w:pPr>
            <w:r>
              <w:t>100</w:t>
            </w:r>
          </w:p>
        </w:tc>
        <w:tc>
          <w:p>
            <w:pPr>
              <w:jc w:val="center"/>
            </w:pPr>
            <w:r>
              <w:t>75</w:t>
            </w:r>
          </w:p>
        </w:tc>
        <w:tc>
          <w:p>
            <w:pPr>
              <w:jc w:val="center"/>
            </w:pPr>
            <w:r>
              <w:t>275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61651" w:rsidP="00461651" w:rsidRDefault="4BEBD503" w14:paraId="1E46D845" w14:textId="77777777">
      <w:pPr>
        <w:pStyle w:val="InfoPara"/>
      </w:pPr>
      <w:r>
        <w:t>Scale Description</w:t>
      </w:r>
    </w:p>
    <w:p w:rsidR="00461651" w:rsidP="00461651" w:rsidRDefault="4BEBD503" w14:paraId="1EE3A11D" w14:textId="77777777">
      <w:r>
        <w:t>These systems can exist as small to large linear features in the landscape. In larger, low</w:t>
      </w:r>
      <w:r w:rsidR="00DD10F5">
        <w:t>-</w:t>
      </w:r>
      <w:r>
        <w:t>elevation riverine systems, this system may exist as mid-large patches, as a function of valley bottom width and gradient.</w:t>
      </w:r>
    </w:p>
    <w:p w:rsidR="00461651" w:rsidP="00461651" w:rsidRDefault="4BEBD503" w14:paraId="724E8583" w14:textId="77777777">
      <w:pPr>
        <w:pStyle w:val="InfoPara"/>
      </w:pPr>
      <w:r>
        <w:t>Adjacency or Identification Concerns</w:t>
      </w:r>
    </w:p>
    <w:p w:rsidR="00461651" w:rsidP="00461651" w:rsidRDefault="4BEBD503" w14:paraId="4964F6D7" w14:textId="77777777">
      <w:r>
        <w:t xml:space="preserve">This </w:t>
      </w:r>
      <w:proofErr w:type="spellStart"/>
      <w:r>
        <w:t>BpS</w:t>
      </w:r>
      <w:proofErr w:type="spellEnd"/>
      <w:r>
        <w:t xml:space="preserve"> encompasses the mid</w:t>
      </w:r>
      <w:r w:rsidR="00DD10F5">
        <w:t>-</w:t>
      </w:r>
      <w:r>
        <w:t xml:space="preserve"> and lower</w:t>
      </w:r>
      <w:r w:rsidR="00DD10F5">
        <w:t xml:space="preserve"> </w:t>
      </w:r>
      <w:r>
        <w:t xml:space="preserve">elevation riparian systems in the northern Rocky Mountains. Higher elevation riparian systems are covered in </w:t>
      </w:r>
      <w:proofErr w:type="spellStart"/>
      <w:r>
        <w:t>BpS</w:t>
      </w:r>
      <w:proofErr w:type="spellEnd"/>
      <w:r>
        <w:t xml:space="preserve"> 1160.</w:t>
      </w:r>
    </w:p>
    <w:p w:rsidR="00461651" w:rsidP="00461651" w:rsidRDefault="00461651" w14:paraId="415E6082" w14:textId="77777777"/>
    <w:p w:rsidR="00461651" w:rsidP="00461651" w:rsidRDefault="4BEBD503" w14:paraId="5CA9433A" w14:textId="77777777">
      <w:r>
        <w:t>The absence of fire as a structuring agent, coupled with shade</w:t>
      </w:r>
      <w:r w:rsidR="00DD10F5">
        <w:t>-</w:t>
      </w:r>
      <w:r>
        <w:t>tolerant conifer establishment can lead to loss of shade</w:t>
      </w:r>
      <w:r w:rsidR="00DD10F5">
        <w:t>-</w:t>
      </w:r>
      <w:r>
        <w:t>intolerant deciduous woody species. In addition, grazing and trampling by domestic and wild ungulates can shift the composition toward weedy and/or non-riparian species. Associated bank damage, which results in head cutting and incision, can result when bank</w:t>
      </w:r>
      <w:r w:rsidR="00DD10F5">
        <w:t>-</w:t>
      </w:r>
      <w:r>
        <w:t xml:space="preserve">stabilizing vegetation is removed and/or damaged by ungulate activity. In addition, loss of </w:t>
      </w:r>
      <w:r>
        <w:lastRenderedPageBreak/>
        <w:t xml:space="preserve">beaver can, coupled with heavy ungulate use, shift dominance in these systems to herbaceous species. </w:t>
      </w:r>
    </w:p>
    <w:p w:rsidR="00461651" w:rsidP="00461651" w:rsidRDefault="00461651" w14:paraId="6484E667" w14:textId="77777777"/>
    <w:p w:rsidR="00461651" w:rsidP="00461651" w:rsidRDefault="4BEBD503" w14:paraId="5987F18E" w14:textId="77777777">
      <w:r>
        <w:t xml:space="preserve">Exotic trees of </w:t>
      </w:r>
      <w:proofErr w:type="spellStart"/>
      <w:r w:rsidRPr="4BEBD503">
        <w:rPr>
          <w:i/>
          <w:iCs/>
        </w:rPr>
        <w:t>Elaeagnus</w:t>
      </w:r>
      <w:proofErr w:type="spellEnd"/>
      <w:r w:rsidRPr="4BEBD503">
        <w:rPr>
          <w:i/>
          <w:iCs/>
        </w:rPr>
        <w:t xml:space="preserve"> </w:t>
      </w:r>
      <w:proofErr w:type="spellStart"/>
      <w:r w:rsidRPr="4BEBD503">
        <w:rPr>
          <w:i/>
          <w:iCs/>
        </w:rPr>
        <w:t>angustifolia</w:t>
      </w:r>
      <w:proofErr w:type="spellEnd"/>
      <w:r>
        <w:t xml:space="preserve"> are common in some stands. Herbaceous noxious weeds, including leafy spurge, tansy</w:t>
      </w:r>
      <w:r w:rsidR="00DD10F5">
        <w:t>,</w:t>
      </w:r>
      <w:r>
        <w:t xml:space="preserve"> and spotted knapweed</w:t>
      </w:r>
      <w:r w:rsidR="00DD10F5">
        <w:t>,</w:t>
      </w:r>
      <w:r>
        <w:t xml:space="preserve"> invade </w:t>
      </w:r>
      <w:r w:rsidR="00DD10F5">
        <w:t xml:space="preserve">readily </w:t>
      </w:r>
      <w:r>
        <w:t>and persist in these systems today.</w:t>
      </w:r>
    </w:p>
    <w:p w:rsidR="00461651" w:rsidP="00461651" w:rsidRDefault="00461651" w14:paraId="4F4AC341" w14:textId="77777777"/>
    <w:p w:rsidR="00461651" w:rsidP="00461651" w:rsidRDefault="4BEBD503" w14:paraId="02317952" w14:textId="77777777">
      <w:r>
        <w:t xml:space="preserve">In MZ21, </w:t>
      </w:r>
      <w:r w:rsidR="00DD10F5">
        <w:t xml:space="preserve">FRIs </w:t>
      </w:r>
      <w:r>
        <w:t>should be about the same as in 211154 (</w:t>
      </w:r>
      <w:r w:rsidR="00DD10F5">
        <w:t>b</w:t>
      </w:r>
      <w:r>
        <w:t>lack cottonwood).</w:t>
      </w:r>
    </w:p>
    <w:p w:rsidR="00461651" w:rsidP="00461651" w:rsidRDefault="4BEBD503" w14:paraId="3F07F710" w14:textId="77777777">
      <w:pPr>
        <w:pStyle w:val="InfoPara"/>
      </w:pPr>
      <w:r>
        <w:t>Issues or Problems</w:t>
      </w:r>
    </w:p>
    <w:p w:rsidR="00461651" w:rsidP="00461651" w:rsidRDefault="4BEBD503" w14:paraId="2F9DE41A" w14:textId="77777777">
      <w:r>
        <w:t>Tamarisk not a concern</w:t>
      </w:r>
      <w:r w:rsidR="00DD10F5">
        <w:t xml:space="preserve"> currently</w:t>
      </w:r>
      <w:r>
        <w:t>, but potential exists. Grazing disturbance could be a disturbance</w:t>
      </w:r>
      <w:r w:rsidR="00DD10F5">
        <w:t>,</w:t>
      </w:r>
      <w:r>
        <w:t xml:space="preserve"> as well, in certain locales. Trapping of beaver affects beaver presence, thus disturbance. Perennial </w:t>
      </w:r>
      <w:proofErr w:type="spellStart"/>
      <w:r>
        <w:t>pepperweed</w:t>
      </w:r>
      <w:proofErr w:type="spellEnd"/>
      <w:r>
        <w:t xml:space="preserve"> may be an issue as well.</w:t>
      </w:r>
    </w:p>
    <w:p w:rsidR="00461651" w:rsidP="00461651" w:rsidRDefault="4BEBD503" w14:paraId="57448845" w14:textId="77777777">
      <w:pPr>
        <w:pStyle w:val="InfoPara"/>
      </w:pPr>
      <w:r>
        <w:t>Native Uncharacteristic Conditions</w:t>
      </w:r>
    </w:p>
    <w:p w:rsidR="00461651" w:rsidP="00461651" w:rsidRDefault="00461651" w14:paraId="7B2C9C33" w14:textId="77777777"/>
    <w:p w:rsidR="00461651" w:rsidP="00461651" w:rsidRDefault="4BEBD503" w14:paraId="79714842" w14:textId="77777777">
      <w:pPr>
        <w:pStyle w:val="InfoPara"/>
      </w:pPr>
      <w:r>
        <w:t>Comments</w:t>
      </w:r>
    </w:p>
    <w:p w:rsidR="00C928A3" w:rsidP="00461651" w:rsidRDefault="00C928A3" w14:paraId="0A502F01" w14:textId="5AF5DF24">
      <w:r>
        <w:t>Wind/weather/stress is used to represent flooding in this model.</w:t>
      </w:r>
    </w:p>
    <w:p w:rsidR="00C928A3" w:rsidP="00461651" w:rsidRDefault="00C928A3" w14:paraId="34EC37D0" w14:textId="77777777"/>
    <w:p w:rsidR="00461651" w:rsidP="00461651" w:rsidRDefault="4BEBD503" w14:paraId="09EE165F" w14:textId="4127F4EE">
      <w:r>
        <w:t xml:space="preserve">This model for MZ21 is based on the LANDFIRE model for the same </w:t>
      </w:r>
      <w:proofErr w:type="spellStart"/>
      <w:r>
        <w:t>BpS</w:t>
      </w:r>
      <w:proofErr w:type="spellEnd"/>
      <w:r>
        <w:t xml:space="preserve"> 1159 for MZ10 created by Don Major (dmajor@tnc.org) and Mary Manning (mmanning@fs.fed.us)</w:t>
      </w:r>
      <w:r w:rsidR="00DD10F5">
        <w:t>,</w:t>
      </w:r>
      <w:r>
        <w:t xml:space="preserve"> and reviewed by Carly Gibson (cgibson@fs.fed.us), Cathy Stewart (cstewart@fs.fed.us)</w:t>
      </w:r>
      <w:r w:rsidR="00DD10F5">
        <w:t>,</w:t>
      </w:r>
      <w:r>
        <w:t xml:space="preserve"> and John </w:t>
      </w:r>
      <w:proofErr w:type="spellStart"/>
      <w:r>
        <w:t>DiBari</w:t>
      </w:r>
      <w:proofErr w:type="spellEnd"/>
      <w:r>
        <w:t xml:space="preserve"> (jndibari@yahoo.com). Many quantitative changes were made to the model for MZ21 so that fire and other disturbance intervals match those in 211154 (black cottonwood). The disturbance model should be identical to that in 1154 (black cottonwood). Additional reviewers for MZ21 were Sarah </w:t>
      </w:r>
      <w:proofErr w:type="spellStart"/>
      <w:r>
        <w:t>Canham</w:t>
      </w:r>
      <w:proofErr w:type="spellEnd"/>
      <w:r>
        <w:t xml:space="preserve"> (scanham@fs.fed.us) and Brenda </w:t>
      </w:r>
      <w:proofErr w:type="spellStart"/>
      <w:r>
        <w:t>Fiddick</w:t>
      </w:r>
      <w:proofErr w:type="spellEnd"/>
      <w:r>
        <w:t xml:space="preserve"> (bfiddick@fs.fed.us). </w:t>
      </w:r>
      <w:r w:rsidR="00DD10F5">
        <w:t>Al</w:t>
      </w:r>
      <w:r>
        <w:t xml:space="preserve">though this MZ21 model varied from other </w:t>
      </w:r>
      <w:r w:rsidR="00DD10F5">
        <w:t xml:space="preserve">MZ </w:t>
      </w:r>
      <w:r>
        <w:t xml:space="preserve">models in </w:t>
      </w:r>
      <w:r w:rsidR="00DD10F5">
        <w:t xml:space="preserve">terms of </w:t>
      </w:r>
      <w:r>
        <w:t xml:space="preserve">FRI, </w:t>
      </w:r>
      <w:r w:rsidR="00DD10F5">
        <w:t>LANDFIRE</w:t>
      </w:r>
      <w:r w:rsidR="000E08D7">
        <w:t xml:space="preserve"> leadership guidance (to </w:t>
      </w:r>
      <w:r>
        <w:t>modify intervals based on majority literature</w:t>
      </w:r>
      <w:r w:rsidR="000E08D7">
        <w:t>)</w:t>
      </w:r>
      <w:r>
        <w:t xml:space="preserve"> and expert opinion </w:t>
      </w:r>
      <w:r w:rsidR="00DD10F5">
        <w:t xml:space="preserve">were </w:t>
      </w:r>
      <w:r>
        <w:t xml:space="preserve">not applied here </w:t>
      </w:r>
      <w:r w:rsidR="00DD10F5">
        <w:t xml:space="preserve">because </w:t>
      </w:r>
      <w:r>
        <w:t>no experts raised issue with this model or FRI. Also</w:t>
      </w:r>
      <w:r w:rsidR="00DD10F5">
        <w:t>,</w:t>
      </w:r>
      <w:r>
        <w:t xml:space="preserve"> riparian system modeling has varied between </w:t>
      </w:r>
      <w:r w:rsidR="00DD10F5">
        <w:t>MZs</w:t>
      </w:r>
      <w:r>
        <w:t>.</w:t>
      </w:r>
    </w:p>
    <w:p w:rsidR="00461651" w:rsidP="00461651" w:rsidRDefault="00461651" w14:paraId="0DDD00DF" w14:textId="77777777"/>
    <w:p w:rsidR="00461651" w:rsidP="00461651" w:rsidRDefault="4BEBD503" w14:paraId="727733FD" w14:textId="77777777">
      <w:pPr>
        <w:pStyle w:val="ReportSection"/>
      </w:pPr>
      <w:r>
        <w:t>Succession Classes</w:t>
      </w:r>
    </w:p>
    <w:p w:rsidR="00461651" w:rsidP="00461651" w:rsidRDefault="00461651" w14:paraId="62126DF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61651" w:rsidP="00461651" w:rsidRDefault="00461651" w14:paraId="78117CB6"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61651" w:rsidP="00461651" w:rsidRDefault="00461651" w14:paraId="73EE4D13" w14:textId="77777777"/>
    <w:p w:rsidR="00461651" w:rsidP="00461651" w:rsidRDefault="4BEBD503" w14:paraId="180FD6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461651" w:rsidR="00461651" w:rsidTr="4BEBD503" w14:paraId="37DD2030" w14:textId="77777777">
        <w:tc>
          <w:tcPr>
            <w:tcW w:w="1140" w:type="dxa"/>
            <w:tcBorders>
              <w:top w:val="single" w:color="auto" w:sz="2" w:space="0"/>
              <w:bottom w:val="single" w:color="000000" w:themeColor="text1" w:sz="12" w:space="0"/>
            </w:tcBorders>
            <w:shd w:val="clear" w:color="auto" w:fill="auto"/>
          </w:tcPr>
          <w:p w:rsidRPr="00461651" w:rsidR="00461651" w:rsidP="4BEBD503" w:rsidRDefault="4BEBD503" w14:paraId="32976093" w14:textId="77777777">
            <w:pPr>
              <w:rPr>
                <w:b/>
                <w:bCs/>
              </w:rPr>
            </w:pPr>
            <w:r w:rsidRPr="4BEBD503">
              <w:rPr>
                <w:b/>
                <w:bCs/>
              </w:rPr>
              <w:t>Symbol</w:t>
            </w:r>
          </w:p>
        </w:tc>
        <w:tc>
          <w:tcPr>
            <w:tcW w:w="1908" w:type="dxa"/>
            <w:tcBorders>
              <w:top w:val="single" w:color="auto" w:sz="2" w:space="0"/>
              <w:bottom w:val="single" w:color="000000" w:themeColor="text1" w:sz="12" w:space="0"/>
            </w:tcBorders>
            <w:shd w:val="clear" w:color="auto" w:fill="auto"/>
          </w:tcPr>
          <w:p w:rsidRPr="00461651" w:rsidR="00461651" w:rsidP="4BEBD503" w:rsidRDefault="4BEBD503" w14:paraId="7460A909" w14:textId="77777777">
            <w:pPr>
              <w:rPr>
                <w:b/>
                <w:bCs/>
              </w:rPr>
            </w:pPr>
            <w:r w:rsidRPr="4BEBD503">
              <w:rPr>
                <w:b/>
                <w:bCs/>
              </w:rPr>
              <w:t>Scientific Name</w:t>
            </w:r>
          </w:p>
        </w:tc>
        <w:tc>
          <w:tcPr>
            <w:tcW w:w="1860" w:type="dxa"/>
            <w:tcBorders>
              <w:top w:val="single" w:color="auto" w:sz="2" w:space="0"/>
              <w:bottom w:val="single" w:color="000000" w:themeColor="text1" w:sz="12" w:space="0"/>
            </w:tcBorders>
            <w:shd w:val="clear" w:color="auto" w:fill="auto"/>
          </w:tcPr>
          <w:p w:rsidRPr="00461651" w:rsidR="00461651" w:rsidP="4BEBD503" w:rsidRDefault="4BEBD503" w14:paraId="3B41C2F8" w14:textId="77777777">
            <w:pPr>
              <w:rPr>
                <w:b/>
                <w:bCs/>
              </w:rPr>
            </w:pPr>
            <w:r w:rsidRPr="4BEBD503">
              <w:rPr>
                <w:b/>
                <w:bCs/>
              </w:rPr>
              <w:t>Common Name</w:t>
            </w:r>
          </w:p>
        </w:tc>
        <w:tc>
          <w:tcPr>
            <w:tcW w:w="1956" w:type="dxa"/>
            <w:tcBorders>
              <w:top w:val="single" w:color="auto" w:sz="2" w:space="0"/>
              <w:bottom w:val="single" w:color="000000" w:themeColor="text1" w:sz="12" w:space="0"/>
            </w:tcBorders>
            <w:shd w:val="clear" w:color="auto" w:fill="auto"/>
          </w:tcPr>
          <w:p w:rsidRPr="00461651" w:rsidR="00461651" w:rsidP="4BEBD503" w:rsidRDefault="4BEBD503" w14:paraId="64E171F1" w14:textId="77777777">
            <w:pPr>
              <w:rPr>
                <w:b/>
                <w:bCs/>
              </w:rPr>
            </w:pPr>
            <w:r w:rsidRPr="4BEBD503">
              <w:rPr>
                <w:b/>
                <w:bCs/>
              </w:rPr>
              <w:t>Canopy Position</w:t>
            </w:r>
          </w:p>
        </w:tc>
      </w:tr>
      <w:tr w:rsidRPr="00461651" w:rsidR="00461651" w:rsidTr="4BEBD503" w14:paraId="305D6BE0" w14:textId="77777777">
        <w:tc>
          <w:tcPr>
            <w:tcW w:w="1140" w:type="dxa"/>
            <w:tcBorders>
              <w:top w:val="single" w:color="000000" w:themeColor="text1" w:sz="12" w:space="0"/>
            </w:tcBorders>
            <w:shd w:val="clear" w:color="auto" w:fill="auto"/>
          </w:tcPr>
          <w:p w:rsidRPr="00461651" w:rsidR="00461651" w:rsidP="00B44E5E" w:rsidRDefault="4BEBD503" w14:paraId="3928B205" w14:textId="77777777">
            <w:pPr>
              <w:rPr>
                <w:bCs/>
              </w:rPr>
            </w:pPr>
            <w:r>
              <w:t>POPUL</w:t>
            </w:r>
          </w:p>
        </w:tc>
        <w:tc>
          <w:tcPr>
            <w:tcW w:w="1908" w:type="dxa"/>
            <w:tcBorders>
              <w:top w:val="single" w:color="000000" w:themeColor="text1" w:sz="12" w:space="0"/>
            </w:tcBorders>
            <w:shd w:val="clear" w:color="auto" w:fill="auto"/>
          </w:tcPr>
          <w:p w:rsidRPr="00461651" w:rsidR="00461651" w:rsidP="00B44E5E" w:rsidRDefault="4BEBD503" w14:paraId="694248D3" w14:textId="77777777">
            <w:proofErr w:type="spellStart"/>
            <w:r>
              <w:t>Populus</w:t>
            </w:r>
            <w:proofErr w:type="spellEnd"/>
          </w:p>
        </w:tc>
        <w:tc>
          <w:tcPr>
            <w:tcW w:w="1860" w:type="dxa"/>
            <w:tcBorders>
              <w:top w:val="single" w:color="000000" w:themeColor="text1" w:sz="12" w:space="0"/>
            </w:tcBorders>
            <w:shd w:val="clear" w:color="auto" w:fill="auto"/>
          </w:tcPr>
          <w:p w:rsidRPr="00461651" w:rsidR="00461651" w:rsidP="00B44E5E" w:rsidRDefault="4BEBD503" w14:paraId="2EF0ACC8" w14:textId="77777777">
            <w:r>
              <w:t>Cottonwood</w:t>
            </w:r>
          </w:p>
        </w:tc>
        <w:tc>
          <w:tcPr>
            <w:tcW w:w="1956" w:type="dxa"/>
            <w:tcBorders>
              <w:top w:val="single" w:color="000000" w:themeColor="text1" w:sz="12" w:space="0"/>
            </w:tcBorders>
            <w:shd w:val="clear" w:color="auto" w:fill="auto"/>
          </w:tcPr>
          <w:p w:rsidRPr="00461651" w:rsidR="00461651" w:rsidP="00B44E5E" w:rsidRDefault="4BEBD503" w14:paraId="62213E3C" w14:textId="77777777">
            <w:r>
              <w:t>Upper</w:t>
            </w:r>
          </w:p>
        </w:tc>
      </w:tr>
      <w:tr w:rsidRPr="00461651" w:rsidR="00461651" w:rsidTr="4BEBD503" w14:paraId="783F0134" w14:textId="77777777">
        <w:tc>
          <w:tcPr>
            <w:tcW w:w="1140" w:type="dxa"/>
            <w:shd w:val="clear" w:color="auto" w:fill="auto"/>
          </w:tcPr>
          <w:p w:rsidRPr="00461651" w:rsidR="00461651" w:rsidP="00B44E5E" w:rsidRDefault="4BEBD503" w14:paraId="0B002F51" w14:textId="77777777">
            <w:pPr>
              <w:rPr>
                <w:bCs/>
              </w:rPr>
            </w:pPr>
            <w:r>
              <w:t>SALIX</w:t>
            </w:r>
          </w:p>
        </w:tc>
        <w:tc>
          <w:tcPr>
            <w:tcW w:w="1908" w:type="dxa"/>
            <w:shd w:val="clear" w:color="auto" w:fill="auto"/>
          </w:tcPr>
          <w:p w:rsidRPr="00461651" w:rsidR="00461651" w:rsidP="00B44E5E" w:rsidRDefault="4BEBD503" w14:paraId="21240015" w14:textId="77777777">
            <w:r>
              <w:t>Salix</w:t>
            </w:r>
          </w:p>
        </w:tc>
        <w:tc>
          <w:tcPr>
            <w:tcW w:w="1860" w:type="dxa"/>
            <w:shd w:val="clear" w:color="auto" w:fill="auto"/>
          </w:tcPr>
          <w:p w:rsidRPr="00461651" w:rsidR="00461651" w:rsidP="00B44E5E" w:rsidRDefault="4BEBD503" w14:paraId="7D23EE4E" w14:textId="77777777">
            <w:r>
              <w:t>Willow</w:t>
            </w:r>
          </w:p>
        </w:tc>
        <w:tc>
          <w:tcPr>
            <w:tcW w:w="1956" w:type="dxa"/>
            <w:shd w:val="clear" w:color="auto" w:fill="auto"/>
          </w:tcPr>
          <w:p w:rsidRPr="00461651" w:rsidR="00461651" w:rsidP="00B44E5E" w:rsidRDefault="4BEBD503" w14:paraId="667A2DE1" w14:textId="77777777">
            <w:r>
              <w:t>Upper</w:t>
            </w:r>
          </w:p>
        </w:tc>
      </w:tr>
      <w:tr w:rsidRPr="00461651" w:rsidR="00461651" w:rsidTr="4BEBD503" w14:paraId="511ABDC4" w14:textId="77777777">
        <w:tc>
          <w:tcPr>
            <w:tcW w:w="1140" w:type="dxa"/>
            <w:shd w:val="clear" w:color="auto" w:fill="auto"/>
          </w:tcPr>
          <w:p w:rsidRPr="00461651" w:rsidR="00461651" w:rsidP="00B44E5E" w:rsidRDefault="4BEBD503" w14:paraId="241E1A62" w14:textId="77777777">
            <w:pPr>
              <w:rPr>
                <w:bCs/>
              </w:rPr>
            </w:pPr>
            <w:r>
              <w:t>ALNUS</w:t>
            </w:r>
          </w:p>
        </w:tc>
        <w:tc>
          <w:tcPr>
            <w:tcW w:w="1908" w:type="dxa"/>
            <w:shd w:val="clear" w:color="auto" w:fill="auto"/>
          </w:tcPr>
          <w:p w:rsidRPr="00461651" w:rsidR="00461651" w:rsidP="00B44E5E" w:rsidRDefault="4BEBD503" w14:paraId="31E6EA0F" w14:textId="77777777">
            <w:proofErr w:type="spellStart"/>
            <w:r>
              <w:t>Alnus</w:t>
            </w:r>
            <w:proofErr w:type="spellEnd"/>
          </w:p>
        </w:tc>
        <w:tc>
          <w:tcPr>
            <w:tcW w:w="1860" w:type="dxa"/>
            <w:shd w:val="clear" w:color="auto" w:fill="auto"/>
          </w:tcPr>
          <w:p w:rsidRPr="00461651" w:rsidR="00461651" w:rsidP="00B44E5E" w:rsidRDefault="4BEBD503" w14:paraId="02AE0DBB" w14:textId="77777777">
            <w:r>
              <w:t>Alder</w:t>
            </w:r>
          </w:p>
        </w:tc>
        <w:tc>
          <w:tcPr>
            <w:tcW w:w="1956" w:type="dxa"/>
            <w:shd w:val="clear" w:color="auto" w:fill="auto"/>
          </w:tcPr>
          <w:p w:rsidRPr="00461651" w:rsidR="00461651" w:rsidP="00B44E5E" w:rsidRDefault="4BEBD503" w14:paraId="6A516EF6" w14:textId="77777777">
            <w:r>
              <w:t>Upper</w:t>
            </w:r>
          </w:p>
        </w:tc>
      </w:tr>
      <w:tr w:rsidRPr="00461651" w:rsidR="00461651" w:rsidTr="4BEBD503" w14:paraId="2C7143AD" w14:textId="77777777">
        <w:tc>
          <w:tcPr>
            <w:tcW w:w="1140" w:type="dxa"/>
            <w:shd w:val="clear" w:color="auto" w:fill="auto"/>
          </w:tcPr>
          <w:p w:rsidRPr="00461651" w:rsidR="00461651" w:rsidP="00B44E5E" w:rsidRDefault="4BEBD503" w14:paraId="09EEF65A" w14:textId="77777777">
            <w:pPr>
              <w:rPr>
                <w:bCs/>
              </w:rPr>
            </w:pPr>
            <w:r>
              <w:t>CAREX</w:t>
            </w:r>
          </w:p>
        </w:tc>
        <w:tc>
          <w:tcPr>
            <w:tcW w:w="1908" w:type="dxa"/>
            <w:shd w:val="clear" w:color="auto" w:fill="auto"/>
          </w:tcPr>
          <w:p w:rsidRPr="00461651" w:rsidR="00461651" w:rsidP="00B44E5E" w:rsidRDefault="4BEBD503" w14:paraId="2F6D8E9F" w14:textId="77777777">
            <w:proofErr w:type="spellStart"/>
            <w:r>
              <w:t>Carex</w:t>
            </w:r>
            <w:proofErr w:type="spellEnd"/>
          </w:p>
        </w:tc>
        <w:tc>
          <w:tcPr>
            <w:tcW w:w="1860" w:type="dxa"/>
            <w:shd w:val="clear" w:color="auto" w:fill="auto"/>
          </w:tcPr>
          <w:p w:rsidRPr="00461651" w:rsidR="00461651" w:rsidP="00B44E5E" w:rsidRDefault="4BEBD503" w14:paraId="19053EE2" w14:textId="77777777">
            <w:r>
              <w:t>Sedge</w:t>
            </w:r>
          </w:p>
        </w:tc>
        <w:tc>
          <w:tcPr>
            <w:tcW w:w="1956" w:type="dxa"/>
            <w:shd w:val="clear" w:color="auto" w:fill="auto"/>
          </w:tcPr>
          <w:p w:rsidRPr="00461651" w:rsidR="00461651" w:rsidP="00B44E5E" w:rsidRDefault="4BEBD503" w14:paraId="794A24C3" w14:textId="77777777">
            <w:r>
              <w:t>Lower</w:t>
            </w:r>
          </w:p>
        </w:tc>
      </w:tr>
    </w:tbl>
    <w:p w:rsidR="00461651" w:rsidP="00461651" w:rsidRDefault="00461651" w14:paraId="103E20FD" w14:textId="77777777"/>
    <w:p w:rsidR="00461651" w:rsidP="00461651" w:rsidRDefault="4BEBD503" w14:paraId="3A8434EB" w14:textId="77777777">
      <w:pPr>
        <w:pStyle w:val="SClassInfoPara"/>
      </w:pPr>
      <w:r>
        <w:lastRenderedPageBreak/>
        <w:t>Description</w:t>
      </w:r>
    </w:p>
    <w:p w:rsidR="00461651" w:rsidP="00461651" w:rsidRDefault="4BEBD503" w14:paraId="7CEEFF3F" w14:textId="77777777">
      <w:r>
        <w:t>Immediate post-disturbance responses are dependent on pre-burn vegetation composition. This class is dominated by sprouting shrubs that respond favorably to fire. Species composition is highly variable. Silt, gravel, cobble</w:t>
      </w:r>
      <w:r w:rsidR="00DD10F5">
        <w:t>,</w:t>
      </w:r>
      <w:r>
        <w:t xml:space="preserve"> and woody debris may be common. </w:t>
      </w:r>
    </w:p>
    <w:p w:rsidR="00461651" w:rsidP="00461651" w:rsidRDefault="00461651" w14:paraId="77C318F5" w14:textId="77777777"/>
    <w:p w:rsidR="00461651" w:rsidP="00461651" w:rsidRDefault="4BEBD503" w14:paraId="12A15FA0" w14:textId="77777777">
      <w:r>
        <w:t>Generally, this class is expected to occur post-disturbance. Replacement fire, mixed</w:t>
      </w:r>
      <w:r w:rsidR="00DD10F5">
        <w:t>-</w:t>
      </w:r>
      <w:r>
        <w:t>severity fire, beaver</w:t>
      </w:r>
      <w:r w:rsidR="00DD10F5">
        <w:t>,</w:t>
      </w:r>
      <w:r>
        <w:t xml:space="preserve"> and flooding maintain this class.</w:t>
      </w:r>
    </w:p>
    <w:p w:rsidR="00461651" w:rsidP="00461651" w:rsidRDefault="00461651" w14:paraId="372A0F5A" w14:textId="77777777"/>
    <w:p>
      <w:r>
        <w:rPr>
          <w:i/>
          <w:u w:val="single"/>
        </w:rPr>
        <w:t>Maximum Tree Size Class</w:t>
      </w:r>
      <w:br/>
      <w:r>
        <w:t>None</w:t>
      </w:r>
    </w:p>
    <w:p w:rsidR="00461651" w:rsidP="00461651" w:rsidRDefault="00461651" w14:paraId="639BBF6B" w14:textId="77777777">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61651" w:rsidP="00461651" w:rsidRDefault="00461651" w14:paraId="4857E7E7" w14:textId="77777777"/>
    <w:p w:rsidR="00461651" w:rsidP="00461651" w:rsidRDefault="4BEBD503" w14:paraId="6F6863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461651" w:rsidR="00461651" w:rsidTr="4BEBD503" w14:paraId="00F9834D" w14:textId="77777777">
        <w:tc>
          <w:tcPr>
            <w:tcW w:w="1128" w:type="dxa"/>
            <w:tcBorders>
              <w:top w:val="single" w:color="auto" w:sz="2" w:space="0"/>
              <w:bottom w:val="single" w:color="000000" w:themeColor="text1" w:sz="12" w:space="0"/>
            </w:tcBorders>
            <w:shd w:val="clear" w:color="auto" w:fill="auto"/>
          </w:tcPr>
          <w:p w:rsidRPr="00461651" w:rsidR="00461651" w:rsidP="4BEBD503" w:rsidRDefault="4BEBD503" w14:paraId="12C9BC57" w14:textId="77777777">
            <w:pPr>
              <w:rPr>
                <w:b/>
                <w:bCs/>
              </w:rPr>
            </w:pPr>
            <w:r w:rsidRPr="4BEBD503">
              <w:rPr>
                <w:b/>
                <w:bCs/>
              </w:rPr>
              <w:t>Symbol</w:t>
            </w:r>
          </w:p>
        </w:tc>
        <w:tc>
          <w:tcPr>
            <w:tcW w:w="1908" w:type="dxa"/>
            <w:tcBorders>
              <w:top w:val="single" w:color="auto" w:sz="2" w:space="0"/>
              <w:bottom w:val="single" w:color="000000" w:themeColor="text1" w:sz="12" w:space="0"/>
            </w:tcBorders>
            <w:shd w:val="clear" w:color="auto" w:fill="auto"/>
          </w:tcPr>
          <w:p w:rsidRPr="00461651" w:rsidR="00461651" w:rsidP="4BEBD503" w:rsidRDefault="4BEBD503" w14:paraId="604B1BA9" w14:textId="77777777">
            <w:pPr>
              <w:rPr>
                <w:b/>
                <w:bCs/>
              </w:rPr>
            </w:pPr>
            <w:r w:rsidRPr="4BEBD503">
              <w:rPr>
                <w:b/>
                <w:bCs/>
              </w:rPr>
              <w:t>Scientific Name</w:t>
            </w:r>
          </w:p>
        </w:tc>
        <w:tc>
          <w:tcPr>
            <w:tcW w:w="1860" w:type="dxa"/>
            <w:tcBorders>
              <w:top w:val="single" w:color="auto" w:sz="2" w:space="0"/>
              <w:bottom w:val="single" w:color="000000" w:themeColor="text1" w:sz="12" w:space="0"/>
            </w:tcBorders>
            <w:shd w:val="clear" w:color="auto" w:fill="auto"/>
          </w:tcPr>
          <w:p w:rsidRPr="00461651" w:rsidR="00461651" w:rsidP="4BEBD503" w:rsidRDefault="4BEBD503" w14:paraId="3C711C3A" w14:textId="77777777">
            <w:pPr>
              <w:rPr>
                <w:b/>
                <w:bCs/>
              </w:rPr>
            </w:pPr>
            <w:r w:rsidRPr="4BEBD503">
              <w:rPr>
                <w:b/>
                <w:bCs/>
              </w:rPr>
              <w:t>Common Name</w:t>
            </w:r>
          </w:p>
        </w:tc>
        <w:tc>
          <w:tcPr>
            <w:tcW w:w="1956" w:type="dxa"/>
            <w:tcBorders>
              <w:top w:val="single" w:color="auto" w:sz="2" w:space="0"/>
              <w:bottom w:val="single" w:color="000000" w:themeColor="text1" w:sz="12" w:space="0"/>
            </w:tcBorders>
            <w:shd w:val="clear" w:color="auto" w:fill="auto"/>
          </w:tcPr>
          <w:p w:rsidRPr="00461651" w:rsidR="00461651" w:rsidP="4BEBD503" w:rsidRDefault="4BEBD503" w14:paraId="5A54C43F" w14:textId="77777777">
            <w:pPr>
              <w:rPr>
                <w:b/>
                <w:bCs/>
              </w:rPr>
            </w:pPr>
            <w:r w:rsidRPr="4BEBD503">
              <w:rPr>
                <w:b/>
                <w:bCs/>
              </w:rPr>
              <w:t>Canopy Position</w:t>
            </w:r>
          </w:p>
        </w:tc>
      </w:tr>
      <w:tr w:rsidRPr="00461651" w:rsidR="00461651" w:rsidTr="4BEBD503" w14:paraId="708C83A7" w14:textId="77777777">
        <w:tc>
          <w:tcPr>
            <w:tcW w:w="1128" w:type="dxa"/>
            <w:tcBorders>
              <w:top w:val="single" w:color="000000" w:themeColor="text1" w:sz="12" w:space="0"/>
            </w:tcBorders>
            <w:shd w:val="clear" w:color="auto" w:fill="auto"/>
          </w:tcPr>
          <w:p w:rsidRPr="00461651" w:rsidR="00461651" w:rsidP="00F46BC9" w:rsidRDefault="4BEBD503" w14:paraId="7F2ECF5A" w14:textId="77777777">
            <w:pPr>
              <w:rPr>
                <w:bCs/>
              </w:rPr>
            </w:pPr>
            <w:r>
              <w:t>POPUL</w:t>
            </w:r>
          </w:p>
        </w:tc>
        <w:tc>
          <w:tcPr>
            <w:tcW w:w="1908" w:type="dxa"/>
            <w:tcBorders>
              <w:top w:val="single" w:color="000000" w:themeColor="text1" w:sz="12" w:space="0"/>
            </w:tcBorders>
            <w:shd w:val="clear" w:color="auto" w:fill="auto"/>
          </w:tcPr>
          <w:p w:rsidRPr="00461651" w:rsidR="00461651" w:rsidP="00F46BC9" w:rsidRDefault="4BEBD503" w14:paraId="41D59A3F" w14:textId="77777777">
            <w:proofErr w:type="spellStart"/>
            <w:r>
              <w:t>Populus</w:t>
            </w:r>
            <w:proofErr w:type="spellEnd"/>
          </w:p>
        </w:tc>
        <w:tc>
          <w:tcPr>
            <w:tcW w:w="1860" w:type="dxa"/>
            <w:tcBorders>
              <w:top w:val="single" w:color="000000" w:themeColor="text1" w:sz="12" w:space="0"/>
            </w:tcBorders>
            <w:shd w:val="clear" w:color="auto" w:fill="auto"/>
          </w:tcPr>
          <w:p w:rsidRPr="00461651" w:rsidR="00461651" w:rsidP="00F46BC9" w:rsidRDefault="4BEBD503" w14:paraId="3A8B2D24" w14:textId="77777777">
            <w:r>
              <w:t>Cottonwood</w:t>
            </w:r>
          </w:p>
        </w:tc>
        <w:tc>
          <w:tcPr>
            <w:tcW w:w="1956" w:type="dxa"/>
            <w:tcBorders>
              <w:top w:val="single" w:color="000000" w:themeColor="text1" w:sz="12" w:space="0"/>
            </w:tcBorders>
            <w:shd w:val="clear" w:color="auto" w:fill="auto"/>
          </w:tcPr>
          <w:p w:rsidRPr="00461651" w:rsidR="00461651" w:rsidP="00F46BC9" w:rsidRDefault="4BEBD503" w14:paraId="084F9825" w14:textId="77777777">
            <w:r>
              <w:t>Upper</w:t>
            </w:r>
          </w:p>
        </w:tc>
      </w:tr>
      <w:tr w:rsidRPr="00461651" w:rsidR="00461651" w:rsidTr="4BEBD503" w14:paraId="4962CE79" w14:textId="77777777">
        <w:tc>
          <w:tcPr>
            <w:tcW w:w="1128" w:type="dxa"/>
            <w:shd w:val="clear" w:color="auto" w:fill="auto"/>
          </w:tcPr>
          <w:p w:rsidRPr="00461651" w:rsidR="00461651" w:rsidP="00F46BC9" w:rsidRDefault="4BEBD503" w14:paraId="59A3910E" w14:textId="77777777">
            <w:pPr>
              <w:rPr>
                <w:bCs/>
              </w:rPr>
            </w:pPr>
            <w:r>
              <w:t>SALIX</w:t>
            </w:r>
          </w:p>
        </w:tc>
        <w:tc>
          <w:tcPr>
            <w:tcW w:w="1908" w:type="dxa"/>
            <w:shd w:val="clear" w:color="auto" w:fill="auto"/>
          </w:tcPr>
          <w:p w:rsidRPr="00461651" w:rsidR="00461651" w:rsidP="00F46BC9" w:rsidRDefault="4BEBD503" w14:paraId="7300BBCC" w14:textId="77777777">
            <w:r>
              <w:t>Salix</w:t>
            </w:r>
          </w:p>
        </w:tc>
        <w:tc>
          <w:tcPr>
            <w:tcW w:w="1860" w:type="dxa"/>
            <w:shd w:val="clear" w:color="auto" w:fill="auto"/>
          </w:tcPr>
          <w:p w:rsidRPr="00461651" w:rsidR="00461651" w:rsidP="00F46BC9" w:rsidRDefault="4BEBD503" w14:paraId="7E3168A8" w14:textId="77777777">
            <w:r>
              <w:t>Willow</w:t>
            </w:r>
          </w:p>
        </w:tc>
        <w:tc>
          <w:tcPr>
            <w:tcW w:w="1956" w:type="dxa"/>
            <w:shd w:val="clear" w:color="auto" w:fill="auto"/>
          </w:tcPr>
          <w:p w:rsidRPr="00461651" w:rsidR="00461651" w:rsidP="00F46BC9" w:rsidRDefault="4BEBD503" w14:paraId="4888F66F" w14:textId="77777777">
            <w:r>
              <w:t>Mid-Upper</w:t>
            </w:r>
          </w:p>
        </w:tc>
      </w:tr>
    </w:tbl>
    <w:p w:rsidR="00461651" w:rsidP="00461651" w:rsidRDefault="00461651" w14:paraId="6E97E31A" w14:textId="77777777"/>
    <w:p w:rsidR="00461651" w:rsidP="00461651" w:rsidRDefault="4BEBD503" w14:paraId="53F052E8" w14:textId="77777777">
      <w:pPr>
        <w:pStyle w:val="SClassInfoPara"/>
      </w:pPr>
      <w:r>
        <w:t>Description</w:t>
      </w:r>
    </w:p>
    <w:p w:rsidR="00461651" w:rsidP="00461651" w:rsidRDefault="4BEBD503" w14:paraId="45A96EDD" w14:textId="77777777">
      <w:r>
        <w:t>Highly dependent on the hydrologic regime. Vegetation composition includes tall shrubs and small trees (cottonwood, aspen</w:t>
      </w:r>
      <w:r w:rsidR="00DD10F5">
        <w:t>,</w:t>
      </w:r>
      <w:r>
        <w:t xml:space="preserve"> and conifer).</w:t>
      </w:r>
    </w:p>
    <w:p w:rsidR="00461651" w:rsidP="00461651" w:rsidRDefault="00461651" w14:paraId="7A35AE74" w14:textId="77777777"/>
    <w:p>
      <w:r>
        <w:rPr>
          <w:i/>
          <w:u w:val="single"/>
        </w:rPr>
        <w:t>Maximum Tree Size Class</w:t>
      </w:r>
      <w:br/>
      <w:r>
        <w:t>Sapling &gt;4.5ft; &lt;5" DBH</w:t>
      </w:r>
    </w:p>
    <w:p w:rsidR="00461651" w:rsidP="00461651" w:rsidRDefault="00461651" w14:paraId="78728037" w14:textId="77777777">
      <w:pPr>
        <w:pStyle w:val="InfoPara"/>
        <w:pBdr>
          <w:top w:val="single" w:color="auto" w:sz="4" w:space="1"/>
        </w:pBdr>
      </w:pPr>
      <w:r xmlns:w="http://schemas.openxmlformats.org/wordprocessingml/2006/main">
        <w:t>Class C</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61651" w:rsidP="00461651" w:rsidRDefault="00461651" w14:paraId="30435DCA" w14:textId="77777777"/>
    <w:p w:rsidR="00461651" w:rsidP="00461651" w:rsidRDefault="4BEBD503" w14:paraId="2371EBD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461651" w:rsidR="00461651" w:rsidTr="4BEBD503" w14:paraId="37445949" w14:textId="77777777">
        <w:tc>
          <w:tcPr>
            <w:tcW w:w="1128" w:type="dxa"/>
            <w:tcBorders>
              <w:top w:val="single" w:color="auto" w:sz="2" w:space="0"/>
              <w:bottom w:val="single" w:color="000000" w:themeColor="text1" w:sz="12" w:space="0"/>
            </w:tcBorders>
            <w:shd w:val="clear" w:color="auto" w:fill="auto"/>
          </w:tcPr>
          <w:p w:rsidRPr="00461651" w:rsidR="00461651" w:rsidP="4BEBD503" w:rsidRDefault="4BEBD503" w14:paraId="64709E2B" w14:textId="77777777">
            <w:pPr>
              <w:rPr>
                <w:b/>
                <w:bCs/>
              </w:rPr>
            </w:pPr>
            <w:r w:rsidRPr="4BEBD503">
              <w:rPr>
                <w:b/>
                <w:bCs/>
              </w:rPr>
              <w:t>Symbol</w:t>
            </w:r>
          </w:p>
        </w:tc>
        <w:tc>
          <w:tcPr>
            <w:tcW w:w="1908" w:type="dxa"/>
            <w:tcBorders>
              <w:top w:val="single" w:color="auto" w:sz="2" w:space="0"/>
              <w:bottom w:val="single" w:color="000000" w:themeColor="text1" w:sz="12" w:space="0"/>
            </w:tcBorders>
            <w:shd w:val="clear" w:color="auto" w:fill="auto"/>
          </w:tcPr>
          <w:p w:rsidRPr="00461651" w:rsidR="00461651" w:rsidP="4BEBD503" w:rsidRDefault="4BEBD503" w14:paraId="4F70D161" w14:textId="77777777">
            <w:pPr>
              <w:rPr>
                <w:b/>
                <w:bCs/>
              </w:rPr>
            </w:pPr>
            <w:r w:rsidRPr="4BEBD503">
              <w:rPr>
                <w:b/>
                <w:bCs/>
              </w:rPr>
              <w:t>Scientific Name</w:t>
            </w:r>
          </w:p>
        </w:tc>
        <w:tc>
          <w:tcPr>
            <w:tcW w:w="1860" w:type="dxa"/>
            <w:tcBorders>
              <w:top w:val="single" w:color="auto" w:sz="2" w:space="0"/>
              <w:bottom w:val="single" w:color="000000" w:themeColor="text1" w:sz="12" w:space="0"/>
            </w:tcBorders>
            <w:shd w:val="clear" w:color="auto" w:fill="auto"/>
          </w:tcPr>
          <w:p w:rsidRPr="00461651" w:rsidR="00461651" w:rsidP="4BEBD503" w:rsidRDefault="4BEBD503" w14:paraId="361D5672" w14:textId="77777777">
            <w:pPr>
              <w:rPr>
                <w:b/>
                <w:bCs/>
              </w:rPr>
            </w:pPr>
            <w:r w:rsidRPr="4BEBD503">
              <w:rPr>
                <w:b/>
                <w:bCs/>
              </w:rPr>
              <w:t>Common Name</w:t>
            </w:r>
          </w:p>
        </w:tc>
        <w:tc>
          <w:tcPr>
            <w:tcW w:w="1956" w:type="dxa"/>
            <w:tcBorders>
              <w:top w:val="single" w:color="auto" w:sz="2" w:space="0"/>
              <w:bottom w:val="single" w:color="000000" w:themeColor="text1" w:sz="12" w:space="0"/>
            </w:tcBorders>
            <w:shd w:val="clear" w:color="auto" w:fill="auto"/>
          </w:tcPr>
          <w:p w:rsidRPr="00461651" w:rsidR="00461651" w:rsidP="4BEBD503" w:rsidRDefault="4BEBD503" w14:paraId="1E8A35F2" w14:textId="77777777">
            <w:pPr>
              <w:rPr>
                <w:b/>
                <w:bCs/>
              </w:rPr>
            </w:pPr>
            <w:r w:rsidRPr="4BEBD503">
              <w:rPr>
                <w:b/>
                <w:bCs/>
              </w:rPr>
              <w:t>Canopy Position</w:t>
            </w:r>
          </w:p>
        </w:tc>
      </w:tr>
      <w:tr w:rsidRPr="00461651" w:rsidR="00461651" w:rsidTr="4BEBD503" w14:paraId="00425584" w14:textId="77777777">
        <w:tc>
          <w:tcPr>
            <w:tcW w:w="1128" w:type="dxa"/>
            <w:tcBorders>
              <w:top w:val="single" w:color="000000" w:themeColor="text1" w:sz="12" w:space="0"/>
            </w:tcBorders>
            <w:shd w:val="clear" w:color="auto" w:fill="auto"/>
          </w:tcPr>
          <w:p w:rsidRPr="00461651" w:rsidR="00461651" w:rsidP="0052590E" w:rsidRDefault="4BEBD503" w14:paraId="54220D3A" w14:textId="77777777">
            <w:pPr>
              <w:rPr>
                <w:bCs/>
              </w:rPr>
            </w:pPr>
            <w:r>
              <w:t>POPUL</w:t>
            </w:r>
          </w:p>
        </w:tc>
        <w:tc>
          <w:tcPr>
            <w:tcW w:w="1908" w:type="dxa"/>
            <w:tcBorders>
              <w:top w:val="single" w:color="000000" w:themeColor="text1" w:sz="12" w:space="0"/>
            </w:tcBorders>
            <w:shd w:val="clear" w:color="auto" w:fill="auto"/>
          </w:tcPr>
          <w:p w:rsidRPr="00461651" w:rsidR="00461651" w:rsidP="0052590E" w:rsidRDefault="4BEBD503" w14:paraId="39623D64" w14:textId="77777777">
            <w:proofErr w:type="spellStart"/>
            <w:r>
              <w:t>Populus</w:t>
            </w:r>
            <w:proofErr w:type="spellEnd"/>
          </w:p>
        </w:tc>
        <w:tc>
          <w:tcPr>
            <w:tcW w:w="1860" w:type="dxa"/>
            <w:tcBorders>
              <w:top w:val="single" w:color="000000" w:themeColor="text1" w:sz="12" w:space="0"/>
            </w:tcBorders>
            <w:shd w:val="clear" w:color="auto" w:fill="auto"/>
          </w:tcPr>
          <w:p w:rsidRPr="00461651" w:rsidR="00461651" w:rsidP="0052590E" w:rsidRDefault="4BEBD503" w14:paraId="08D9FE92" w14:textId="77777777">
            <w:r>
              <w:t>Cottonwood</w:t>
            </w:r>
          </w:p>
        </w:tc>
        <w:tc>
          <w:tcPr>
            <w:tcW w:w="1956" w:type="dxa"/>
            <w:tcBorders>
              <w:top w:val="single" w:color="000000" w:themeColor="text1" w:sz="12" w:space="0"/>
            </w:tcBorders>
            <w:shd w:val="clear" w:color="auto" w:fill="auto"/>
          </w:tcPr>
          <w:p w:rsidRPr="00461651" w:rsidR="00461651" w:rsidP="0052590E" w:rsidRDefault="4BEBD503" w14:paraId="2E07E754" w14:textId="77777777">
            <w:r>
              <w:t>Upper</w:t>
            </w:r>
          </w:p>
        </w:tc>
      </w:tr>
      <w:tr w:rsidRPr="00461651" w:rsidR="00461651" w:rsidTr="4BEBD503" w14:paraId="2098835F" w14:textId="77777777">
        <w:tc>
          <w:tcPr>
            <w:tcW w:w="1128" w:type="dxa"/>
            <w:shd w:val="clear" w:color="auto" w:fill="auto"/>
          </w:tcPr>
          <w:p w:rsidRPr="00461651" w:rsidR="00461651" w:rsidP="0052590E" w:rsidRDefault="4BEBD503" w14:paraId="0BD74DD2" w14:textId="77777777">
            <w:pPr>
              <w:rPr>
                <w:bCs/>
              </w:rPr>
            </w:pPr>
            <w:r>
              <w:t>PINUS</w:t>
            </w:r>
          </w:p>
        </w:tc>
        <w:tc>
          <w:tcPr>
            <w:tcW w:w="1908" w:type="dxa"/>
            <w:shd w:val="clear" w:color="auto" w:fill="auto"/>
          </w:tcPr>
          <w:p w:rsidRPr="00461651" w:rsidR="00461651" w:rsidP="0052590E" w:rsidRDefault="4BEBD503" w14:paraId="5DD132DA" w14:textId="77777777">
            <w:r>
              <w:t>Pinus</w:t>
            </w:r>
          </w:p>
        </w:tc>
        <w:tc>
          <w:tcPr>
            <w:tcW w:w="1860" w:type="dxa"/>
            <w:shd w:val="clear" w:color="auto" w:fill="auto"/>
          </w:tcPr>
          <w:p w:rsidRPr="00461651" w:rsidR="00461651" w:rsidP="0052590E" w:rsidRDefault="4BEBD503" w14:paraId="3D98BAF0" w14:textId="77777777">
            <w:r>
              <w:t>Pine</w:t>
            </w:r>
          </w:p>
        </w:tc>
        <w:tc>
          <w:tcPr>
            <w:tcW w:w="1956" w:type="dxa"/>
            <w:shd w:val="clear" w:color="auto" w:fill="auto"/>
          </w:tcPr>
          <w:p w:rsidRPr="00461651" w:rsidR="00461651" w:rsidP="0052590E" w:rsidRDefault="4BEBD503" w14:paraId="27486D5E" w14:textId="77777777">
            <w:r>
              <w:t>Upper</w:t>
            </w:r>
          </w:p>
        </w:tc>
      </w:tr>
      <w:tr w:rsidRPr="00461651" w:rsidR="00461651" w:rsidTr="4BEBD503" w14:paraId="322CF93F" w14:textId="77777777">
        <w:tc>
          <w:tcPr>
            <w:tcW w:w="1128" w:type="dxa"/>
            <w:shd w:val="clear" w:color="auto" w:fill="auto"/>
          </w:tcPr>
          <w:p w:rsidRPr="00461651" w:rsidR="00461651" w:rsidP="0052590E" w:rsidRDefault="4BEBD503" w14:paraId="15F48D49" w14:textId="77777777">
            <w:pPr>
              <w:rPr>
                <w:bCs/>
              </w:rPr>
            </w:pPr>
            <w:r>
              <w:t>SALIX</w:t>
            </w:r>
          </w:p>
        </w:tc>
        <w:tc>
          <w:tcPr>
            <w:tcW w:w="1908" w:type="dxa"/>
            <w:shd w:val="clear" w:color="auto" w:fill="auto"/>
          </w:tcPr>
          <w:p w:rsidRPr="00461651" w:rsidR="00461651" w:rsidP="0052590E" w:rsidRDefault="4BEBD503" w14:paraId="61DCDEB8" w14:textId="77777777">
            <w:r>
              <w:t>Salix</w:t>
            </w:r>
          </w:p>
        </w:tc>
        <w:tc>
          <w:tcPr>
            <w:tcW w:w="1860" w:type="dxa"/>
            <w:shd w:val="clear" w:color="auto" w:fill="auto"/>
          </w:tcPr>
          <w:p w:rsidRPr="00461651" w:rsidR="00461651" w:rsidP="0052590E" w:rsidRDefault="4BEBD503" w14:paraId="71591155" w14:textId="77777777">
            <w:r>
              <w:t>Willow</w:t>
            </w:r>
          </w:p>
        </w:tc>
        <w:tc>
          <w:tcPr>
            <w:tcW w:w="1956" w:type="dxa"/>
            <w:shd w:val="clear" w:color="auto" w:fill="auto"/>
          </w:tcPr>
          <w:p w:rsidRPr="00461651" w:rsidR="00461651" w:rsidP="0052590E" w:rsidRDefault="4BEBD503" w14:paraId="00FAD794" w14:textId="77777777">
            <w:r>
              <w:t>Mid-Upper</w:t>
            </w:r>
          </w:p>
        </w:tc>
      </w:tr>
    </w:tbl>
    <w:p w:rsidR="00461651" w:rsidP="00461651" w:rsidRDefault="00461651" w14:paraId="0262AD60" w14:textId="77777777"/>
    <w:p w:rsidR="00461651" w:rsidP="00461651" w:rsidRDefault="4BEBD503" w14:paraId="1EA1DF6E" w14:textId="77777777">
      <w:pPr>
        <w:pStyle w:val="SClassInfoPara"/>
      </w:pPr>
      <w:r>
        <w:t>Description</w:t>
      </w:r>
    </w:p>
    <w:p w:rsidR="00461651" w:rsidP="00461651" w:rsidRDefault="4BEBD503" w14:paraId="43054CDA" w14:textId="2162FD61">
      <w:r>
        <w:t>This class represents mature, large cottonwood, conifer, etc.</w:t>
      </w:r>
      <w:r w:rsidR="00DD10F5">
        <w:t>,</w:t>
      </w:r>
      <w:r>
        <w:t xml:space="preserve"> woodlands.</w:t>
      </w:r>
      <w:r w:rsidR="00DD10F5">
        <w:t xml:space="preserve"> </w:t>
      </w:r>
      <w:r>
        <w:t>Ice scour occurs often but rarely kills large patches of trees.</w:t>
      </w:r>
      <w:r w:rsidR="00B35D42">
        <w:t xml:space="preserve"> </w:t>
      </w:r>
      <w:r>
        <w:t>Replacement fire is caused by importation from surrounding systems. Beaver activity is very infrequent and causes a thinning disturbance.</w:t>
      </w:r>
    </w:p>
    <w:p w:rsidR="00461651" w:rsidP="00461651" w:rsidRDefault="00461651" w14:paraId="3D621DC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0.0058</w:t>
            </w:r>
          </w:p>
        </w:tc>
        <w:tc>
          <w:p>
            <w:pPr>
              <w:jc w:val="center"/>
            </w:pPr>
            <w:r>
              <w:rPr>
                <w:sz w:val="20"/>
              </w:rPr>
              <w:t>172</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0.0058</w:t>
            </w:r>
          </w:p>
        </w:tc>
        <w:tc>
          <w:p>
            <w:pPr>
              <w:jc w:val="center"/>
            </w:pPr>
            <w:r>
              <w:rPr>
                <w:sz w:val="20"/>
              </w:rPr>
              <w:t>172</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0.13</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Ice Scour</w:t>
      </w:r>
    </w:p>
    <w:p>
      <w:r>
        <w:t/>
      </w:r>
    </w:p>
    <w:p>
      <w:pPr xmlns:w="http://schemas.openxmlformats.org/wordprocessingml/2006/main">
        <w:pStyle w:val="ReportSection"/>
      </w:pPr>
      <w:r xmlns:w="http://schemas.openxmlformats.org/wordprocessingml/2006/main">
        <w:t>References</w:t>
      </w:r>
    </w:p>
    <w:p>
      <w:r>
        <w:t/>
      </w:r>
    </w:p>
    <w:p w:rsidR="00461651" w:rsidP="00461651" w:rsidRDefault="4BEBD503" w14:paraId="1002B3C4" w14:textId="77777777">
      <w:r>
        <w:t>Baker, W.L. 1988. Size-class structure of contiguous riparian woodlands along a Rocky Mountain river. Physical Geography 9(1): 1-14.</w:t>
      </w:r>
    </w:p>
    <w:p w:rsidR="00461651" w:rsidP="00461651" w:rsidRDefault="00461651" w14:paraId="52B71316" w14:textId="77777777"/>
    <w:p w:rsidR="00461651" w:rsidP="00461651" w:rsidRDefault="4BEBD503" w14:paraId="54640543" w14:textId="77777777">
      <w:r>
        <w:t>Baker, W.L. 1989. Classification of the riparian vegetation of the montane and subalpine zones in western Colorado. Great Basin Naturalist 49(2): 214-228.</w:t>
      </w:r>
    </w:p>
    <w:p w:rsidR="00461651" w:rsidP="00461651" w:rsidRDefault="00461651" w14:paraId="1C2AC61D" w14:textId="77777777"/>
    <w:p w:rsidR="00461651" w:rsidP="00461651" w:rsidRDefault="4BEBD503" w14:paraId="2FFF1A28"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461651" w:rsidP="00461651" w:rsidRDefault="00461651" w14:paraId="689B3F47" w14:textId="77777777"/>
    <w:p w:rsidR="00461651" w:rsidP="00461651" w:rsidRDefault="4BEBD503" w14:paraId="26D78353"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Olympic Valley, California. 28-30 June 2004. </w:t>
      </w:r>
    </w:p>
    <w:p w:rsidR="00461651" w:rsidP="00461651" w:rsidRDefault="00461651" w14:paraId="34D5DCA6" w14:textId="77777777"/>
    <w:p w:rsidR="00461651" w:rsidP="00461651" w:rsidRDefault="4BEBD503" w14:paraId="0B7E8973"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461651" w:rsidP="00461651" w:rsidRDefault="00461651" w14:paraId="106BBCA6" w14:textId="77777777"/>
    <w:p w:rsidR="00461651" w:rsidP="00461651" w:rsidRDefault="4BEBD503" w14:paraId="1030E4CE" w14:textId="77777777">
      <w:r>
        <w:t>NatureServe. 2007. International Ecological Classification Standard: Terrestrial Ecological Classifications. NatureServe Central Databases. Arlington, VA. Data current as of 10 February 2007.</w:t>
      </w:r>
    </w:p>
    <w:p w:rsidR="00461651" w:rsidP="00461651" w:rsidRDefault="00461651" w14:paraId="3EC664AA" w14:textId="77777777"/>
    <w:p w:rsidR="00461651" w:rsidP="00461651" w:rsidRDefault="4BEBD503" w14:paraId="5C109F94"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proofErr w:type="spellStart"/>
      <w:r>
        <w:t>form</w:t>
      </w:r>
      <w:proofErr w:type="spellEnd"/>
      <w:r>
        <w:t xml:space="preserve"> the USDA Forest Service, Rocky Mountain Region, Colorado Division of Wildlife, and Bureau of Land Management.</w:t>
      </w:r>
    </w:p>
    <w:p w:rsidR="00461651" w:rsidP="00461651" w:rsidRDefault="00461651" w14:paraId="04C6D818" w14:textId="77777777"/>
    <w:p w:rsidR="00461651" w:rsidP="00461651" w:rsidRDefault="4BEBD503" w14:paraId="5B5CD6B3" w14:textId="77777777">
      <w:r>
        <w:t xml:space="preserve">Padgett, W.G., A.P. Youngblood and A.H. </w:t>
      </w:r>
      <w:proofErr w:type="spellStart"/>
      <w:r>
        <w:t>Winward</w:t>
      </w:r>
      <w:proofErr w:type="spellEnd"/>
      <w:r>
        <w:t>. 1989. Riparian community type classification of Utah and southeastern Idaho. USDA Forest Service, Intermountain Region. Report R4-ECOL-89-01. Ogden, UT. 191 pp.</w:t>
      </w:r>
    </w:p>
    <w:p w:rsidR="00461651" w:rsidP="00461651" w:rsidRDefault="00461651" w14:paraId="13A583E5" w14:textId="77777777"/>
    <w:p w:rsidR="00461651" w:rsidP="00461651" w:rsidRDefault="4BEBD503" w14:paraId="4FC1AD20"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461651" w:rsidP="00461651" w:rsidRDefault="00461651" w14:paraId="541B82A9" w14:textId="77777777"/>
    <w:p w:rsidR="00461651" w:rsidP="00461651" w:rsidRDefault="4BEBD503" w14:paraId="3E7065A9"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461651" w:rsidP="00461651" w:rsidRDefault="00461651" w14:paraId="78F8DD2E" w14:textId="77777777"/>
    <w:p w:rsidR="00461651" w:rsidP="00461651" w:rsidRDefault="4BEBD503" w14:paraId="7E4A3747" w14:textId="77777777">
      <w:r>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USDA Forest Service, Rocky Mountain Research Station, Fort Collins, CO. 122 pp.</w:t>
      </w:r>
    </w:p>
    <w:p w:rsidR="00461651" w:rsidP="00461651" w:rsidRDefault="00461651" w14:paraId="00378B85" w14:textId="77777777"/>
    <w:p w:rsidR="00461651" w:rsidP="00461651" w:rsidRDefault="4BEBD503" w14:paraId="6DF01001"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461651" w:rsidRDefault="004D5F12" w14:paraId="2DA2FA6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5A040" w14:textId="77777777" w:rsidR="00F64E0F" w:rsidRDefault="00F64E0F">
      <w:r>
        <w:separator/>
      </w:r>
    </w:p>
  </w:endnote>
  <w:endnote w:type="continuationSeparator" w:id="0">
    <w:p w14:paraId="0522588C" w14:textId="77777777" w:rsidR="00F64E0F" w:rsidRDefault="00F6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E70BD" w14:textId="77777777" w:rsidR="00461651" w:rsidRDefault="00461651" w:rsidP="0046165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AD6A1" w14:textId="77777777" w:rsidR="00F64E0F" w:rsidRDefault="00F64E0F">
      <w:r>
        <w:separator/>
      </w:r>
    </w:p>
  </w:footnote>
  <w:footnote w:type="continuationSeparator" w:id="0">
    <w:p w14:paraId="0BD8BA8F" w14:textId="77777777" w:rsidR="00F64E0F" w:rsidRDefault="00F6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6D809" w14:textId="77777777" w:rsidR="00A43E41" w:rsidRDefault="00A43E41" w:rsidP="0046165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651"/>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08D7"/>
    <w:rsid w:val="000E473F"/>
    <w:rsid w:val="000E5817"/>
    <w:rsid w:val="000E6BBE"/>
    <w:rsid w:val="000F009F"/>
    <w:rsid w:val="000F031B"/>
    <w:rsid w:val="000F0511"/>
    <w:rsid w:val="000F0D84"/>
    <w:rsid w:val="000F0FE2"/>
    <w:rsid w:val="0010237B"/>
    <w:rsid w:val="00102923"/>
    <w:rsid w:val="00103D06"/>
    <w:rsid w:val="00106FA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67D"/>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1C6A"/>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1768B"/>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651"/>
    <w:rsid w:val="0046198B"/>
    <w:rsid w:val="00462F89"/>
    <w:rsid w:val="00464BB8"/>
    <w:rsid w:val="00465533"/>
    <w:rsid w:val="004668C2"/>
    <w:rsid w:val="00467320"/>
    <w:rsid w:val="0047010D"/>
    <w:rsid w:val="004830F3"/>
    <w:rsid w:val="004865D2"/>
    <w:rsid w:val="004921EE"/>
    <w:rsid w:val="004928A6"/>
    <w:rsid w:val="00496EC9"/>
    <w:rsid w:val="004A5E3A"/>
    <w:rsid w:val="004A6CE5"/>
    <w:rsid w:val="004A73BB"/>
    <w:rsid w:val="004B0A93"/>
    <w:rsid w:val="004B3810"/>
    <w:rsid w:val="004B44AA"/>
    <w:rsid w:val="004B661D"/>
    <w:rsid w:val="004B779E"/>
    <w:rsid w:val="004C6FD4"/>
    <w:rsid w:val="004D5F12"/>
    <w:rsid w:val="004D6AB6"/>
    <w:rsid w:val="004E3BA6"/>
    <w:rsid w:val="004E3E3E"/>
    <w:rsid w:val="004E5215"/>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161D9"/>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7EDD"/>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0A3F"/>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267E"/>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2B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4D9A"/>
    <w:rsid w:val="00AA5763"/>
    <w:rsid w:val="00AB1AD6"/>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35D42"/>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6277F"/>
    <w:rsid w:val="00C7198A"/>
    <w:rsid w:val="00C71E3B"/>
    <w:rsid w:val="00C72A33"/>
    <w:rsid w:val="00C73E35"/>
    <w:rsid w:val="00C74170"/>
    <w:rsid w:val="00C75A9F"/>
    <w:rsid w:val="00C80F7B"/>
    <w:rsid w:val="00C82B04"/>
    <w:rsid w:val="00C868D3"/>
    <w:rsid w:val="00C87922"/>
    <w:rsid w:val="00C908F2"/>
    <w:rsid w:val="00C90E95"/>
    <w:rsid w:val="00C928A3"/>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0F5"/>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1858"/>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64E0F"/>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4BEBD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77D32"/>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A4D9A"/>
    <w:pPr>
      <w:ind w:left="720"/>
    </w:pPr>
    <w:rPr>
      <w:rFonts w:ascii="Calibri" w:eastAsia="Calibri" w:hAnsi="Calibri"/>
      <w:sz w:val="22"/>
      <w:szCs w:val="22"/>
    </w:rPr>
  </w:style>
  <w:style w:type="character" w:styleId="Hyperlink">
    <w:name w:val="Hyperlink"/>
    <w:rsid w:val="00AA4D9A"/>
    <w:rPr>
      <w:color w:val="0000FF"/>
      <w:u w:val="single"/>
    </w:rPr>
  </w:style>
  <w:style w:type="character" w:styleId="CommentReference">
    <w:name w:val="annotation reference"/>
    <w:basedOn w:val="DefaultParagraphFont"/>
    <w:uiPriority w:val="99"/>
    <w:semiHidden/>
    <w:unhideWhenUsed/>
    <w:rsid w:val="00DD10F5"/>
    <w:rPr>
      <w:sz w:val="16"/>
      <w:szCs w:val="16"/>
    </w:rPr>
  </w:style>
  <w:style w:type="paragraph" w:styleId="CommentText">
    <w:name w:val="annotation text"/>
    <w:basedOn w:val="Normal"/>
    <w:link w:val="CommentTextChar"/>
    <w:uiPriority w:val="99"/>
    <w:semiHidden/>
    <w:unhideWhenUsed/>
    <w:rsid w:val="00DD10F5"/>
    <w:rPr>
      <w:sz w:val="20"/>
      <w:szCs w:val="20"/>
    </w:rPr>
  </w:style>
  <w:style w:type="character" w:customStyle="1" w:styleId="CommentTextChar">
    <w:name w:val="Comment Text Char"/>
    <w:basedOn w:val="DefaultParagraphFont"/>
    <w:link w:val="CommentText"/>
    <w:uiPriority w:val="99"/>
    <w:semiHidden/>
    <w:rsid w:val="00DD10F5"/>
  </w:style>
  <w:style w:type="paragraph" w:styleId="CommentSubject">
    <w:name w:val="annotation subject"/>
    <w:basedOn w:val="CommentText"/>
    <w:next w:val="CommentText"/>
    <w:link w:val="CommentSubjectChar"/>
    <w:uiPriority w:val="99"/>
    <w:semiHidden/>
    <w:unhideWhenUsed/>
    <w:rsid w:val="00DD10F5"/>
    <w:rPr>
      <w:b/>
      <w:bCs/>
    </w:rPr>
  </w:style>
  <w:style w:type="character" w:customStyle="1" w:styleId="CommentSubjectChar">
    <w:name w:val="Comment Subject Char"/>
    <w:basedOn w:val="CommentTextChar"/>
    <w:link w:val="CommentSubject"/>
    <w:uiPriority w:val="99"/>
    <w:semiHidden/>
    <w:rsid w:val="00DD10F5"/>
    <w:rPr>
      <w:b/>
      <w:bCs/>
    </w:rPr>
  </w:style>
  <w:style w:type="paragraph" w:styleId="BalloonText">
    <w:name w:val="Balloon Text"/>
    <w:basedOn w:val="Normal"/>
    <w:link w:val="BalloonTextChar"/>
    <w:uiPriority w:val="99"/>
    <w:semiHidden/>
    <w:unhideWhenUsed/>
    <w:rsid w:val="00DD10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0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2551">
      <w:bodyDiv w:val="1"/>
      <w:marLeft w:val="0"/>
      <w:marRight w:val="0"/>
      <w:marTop w:val="0"/>
      <w:marBottom w:val="0"/>
      <w:divBdr>
        <w:top w:val="none" w:sz="0" w:space="0" w:color="auto"/>
        <w:left w:val="none" w:sz="0" w:space="0" w:color="auto"/>
        <w:bottom w:val="none" w:sz="0" w:space="0" w:color="auto"/>
        <w:right w:val="none" w:sz="0" w:space="0" w:color="auto"/>
      </w:divBdr>
    </w:div>
    <w:div w:id="19836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2014-08-21T14:27:00Z</cp:lastPrinted>
  <dcterms:created xsi:type="dcterms:W3CDTF">2017-10-26T16:37:00Z</dcterms:created>
  <dcterms:modified xsi:type="dcterms:W3CDTF">2018-06-12T21:46:00Z</dcterms:modified>
</cp:coreProperties>
</file>