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143" w:rsidP="00612143" w:rsidRDefault="00612143" w14:paraId="31374442" w14:textId="6A5C1317">
      <w:pPr>
        <w:pStyle w:val="BpSTitle"/>
      </w:pPr>
      <w:r>
        <w:t>11610</w:t>
      </w:r>
    </w:p>
    <w:p w:rsidR="00612143" w:rsidP="00612143" w:rsidRDefault="00612143" w14:paraId="30426920" w14:textId="77777777">
      <w:pPr>
        <w:pStyle w:val="BpSTitle"/>
      </w:pPr>
      <w:r>
        <w:t>Northern Rocky Mountain Conifer Swamp</w:t>
      </w:r>
    </w:p>
    <w:p w:rsidR="00612143" w:rsidP="00612143" w:rsidRDefault="00612143" w14:paraId="7EC7BF99" w14:textId="77777777">
      <w:r>
        <w:t xmlns:w="http://schemas.openxmlformats.org/wordprocessingml/2006/main">BpS Model/Description Version: Aug. 2020</w:t>
      </w:r>
      <w:r>
        <w:tab/>
      </w:r>
      <w:r>
        <w:tab/>
      </w:r>
      <w:r>
        <w:tab/>
      </w:r>
      <w:r>
        <w:tab/>
      </w:r>
      <w:r>
        <w:tab/>
      </w:r>
      <w:r>
        <w:tab/>
      </w:r>
      <w:r>
        <w:tab/>
      </w:r>
    </w:p>
    <w:p w:rsidR="00612143" w:rsidP="00612143" w:rsidRDefault="00612143" w14:paraId="500E3BA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08"/>
        <w:gridCol w:w="2532"/>
        <w:gridCol w:w="1716"/>
        <w:gridCol w:w="2232"/>
      </w:tblGrid>
      <w:tr w:rsidRPr="00612143" w:rsidR="00612143" w:rsidTr="00612143" w14:paraId="358C5EB6" w14:textId="77777777">
        <w:tc>
          <w:tcPr>
            <w:tcW w:w="1908" w:type="dxa"/>
            <w:tcBorders>
              <w:top w:val="single" w:color="auto" w:sz="2" w:space="0"/>
              <w:left w:val="single" w:color="auto" w:sz="12" w:space="0"/>
              <w:bottom w:val="single" w:color="000000" w:sz="12" w:space="0"/>
            </w:tcBorders>
            <w:shd w:val="clear" w:color="auto" w:fill="auto"/>
          </w:tcPr>
          <w:p w:rsidRPr="00612143" w:rsidR="00612143" w:rsidP="00396C37" w:rsidRDefault="00612143" w14:paraId="4D13653C" w14:textId="77777777">
            <w:pPr>
              <w:rPr>
                <w:b/>
                <w:bCs/>
              </w:rPr>
            </w:pPr>
            <w:r w:rsidRPr="00612143">
              <w:rPr>
                <w:b/>
                <w:bCs/>
              </w:rPr>
              <w:t>Modelers</w:t>
            </w:r>
          </w:p>
        </w:tc>
        <w:tc>
          <w:tcPr>
            <w:tcW w:w="2532" w:type="dxa"/>
            <w:tcBorders>
              <w:top w:val="single" w:color="auto" w:sz="2" w:space="0"/>
              <w:bottom w:val="single" w:color="000000" w:sz="12" w:space="0"/>
              <w:right w:val="single" w:color="000000" w:sz="12" w:space="0"/>
            </w:tcBorders>
            <w:shd w:val="clear" w:color="auto" w:fill="auto"/>
          </w:tcPr>
          <w:p w:rsidRPr="00612143" w:rsidR="00612143" w:rsidP="00396C37" w:rsidRDefault="00612143" w14:paraId="7C1F9A64"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612143" w:rsidR="00612143" w:rsidP="00396C37" w:rsidRDefault="00612143" w14:paraId="6372E83C" w14:textId="77777777">
            <w:pPr>
              <w:rPr>
                <w:b/>
                <w:bCs/>
              </w:rPr>
            </w:pPr>
            <w:r w:rsidRPr="00612143">
              <w:rPr>
                <w:b/>
                <w:bCs/>
              </w:rPr>
              <w:t>Reviewers</w:t>
            </w:r>
          </w:p>
        </w:tc>
        <w:tc>
          <w:tcPr>
            <w:tcW w:w="2232" w:type="dxa"/>
            <w:tcBorders>
              <w:top w:val="single" w:color="auto" w:sz="2" w:space="0"/>
              <w:bottom w:val="single" w:color="000000" w:sz="12" w:space="0"/>
            </w:tcBorders>
            <w:shd w:val="clear" w:color="auto" w:fill="auto"/>
          </w:tcPr>
          <w:p w:rsidRPr="00612143" w:rsidR="00612143" w:rsidP="00396C37" w:rsidRDefault="00612143" w14:paraId="4A443404" w14:textId="77777777">
            <w:pPr>
              <w:rPr>
                <w:b/>
                <w:bCs/>
              </w:rPr>
            </w:pPr>
          </w:p>
        </w:tc>
      </w:tr>
      <w:tr w:rsidRPr="00612143" w:rsidR="00612143" w:rsidTr="00612143" w14:paraId="5FE9B92D" w14:textId="77777777">
        <w:tc>
          <w:tcPr>
            <w:tcW w:w="1908" w:type="dxa"/>
            <w:tcBorders>
              <w:top w:val="single" w:color="000000" w:sz="12" w:space="0"/>
              <w:left w:val="single" w:color="auto" w:sz="12" w:space="0"/>
            </w:tcBorders>
            <w:shd w:val="clear" w:color="auto" w:fill="auto"/>
          </w:tcPr>
          <w:p w:rsidRPr="00612143" w:rsidR="00612143" w:rsidP="00396C37" w:rsidRDefault="00612143" w14:paraId="651A3D1D" w14:textId="77777777">
            <w:pPr>
              <w:rPr>
                <w:bCs/>
              </w:rPr>
            </w:pPr>
            <w:r w:rsidRPr="00612143">
              <w:rPr>
                <w:bCs/>
              </w:rPr>
              <w:t>Katie Phillips</w:t>
            </w:r>
          </w:p>
        </w:tc>
        <w:tc>
          <w:tcPr>
            <w:tcW w:w="2532" w:type="dxa"/>
            <w:tcBorders>
              <w:top w:val="single" w:color="000000" w:sz="12" w:space="0"/>
              <w:right w:val="single" w:color="000000" w:sz="12" w:space="0"/>
            </w:tcBorders>
            <w:shd w:val="clear" w:color="auto" w:fill="auto"/>
          </w:tcPr>
          <w:p w:rsidRPr="00612143" w:rsidR="00612143" w:rsidP="00396C37" w:rsidRDefault="00612143" w14:paraId="3AA768F0" w14:textId="77777777">
            <w:r w:rsidRPr="00612143">
              <w:t>cgphillips@fs.fed.us</w:t>
            </w:r>
          </w:p>
        </w:tc>
        <w:tc>
          <w:tcPr>
            <w:tcW w:w="1716" w:type="dxa"/>
            <w:tcBorders>
              <w:top w:val="single" w:color="000000" w:sz="12" w:space="0"/>
              <w:left w:val="single" w:color="000000" w:sz="12" w:space="0"/>
            </w:tcBorders>
            <w:shd w:val="clear" w:color="auto" w:fill="auto"/>
          </w:tcPr>
          <w:p w:rsidRPr="00612143" w:rsidR="00612143" w:rsidP="00396C37" w:rsidRDefault="00612143" w14:paraId="43718C24" w14:textId="77777777">
            <w:r w:rsidRPr="00612143">
              <w:t>Steve Barrett</w:t>
            </w:r>
          </w:p>
        </w:tc>
        <w:tc>
          <w:tcPr>
            <w:tcW w:w="2232" w:type="dxa"/>
            <w:tcBorders>
              <w:top w:val="single" w:color="000000" w:sz="12" w:space="0"/>
            </w:tcBorders>
            <w:shd w:val="clear" w:color="auto" w:fill="auto"/>
          </w:tcPr>
          <w:p w:rsidRPr="00612143" w:rsidR="00612143" w:rsidP="00396C37" w:rsidRDefault="00612143" w14:paraId="761A0975" w14:textId="77777777">
            <w:r w:rsidRPr="00612143">
              <w:t>sbarrett@mtdig.net</w:t>
            </w:r>
          </w:p>
        </w:tc>
      </w:tr>
      <w:tr w:rsidRPr="00612143" w:rsidR="00612143" w:rsidTr="00612143" w14:paraId="2B138C94" w14:textId="77777777">
        <w:tc>
          <w:tcPr>
            <w:tcW w:w="1908" w:type="dxa"/>
            <w:tcBorders>
              <w:left w:val="single" w:color="auto" w:sz="12" w:space="0"/>
            </w:tcBorders>
            <w:shd w:val="clear" w:color="auto" w:fill="auto"/>
          </w:tcPr>
          <w:p w:rsidRPr="00612143" w:rsidR="00612143" w:rsidP="00396C37" w:rsidRDefault="00612143" w14:paraId="2471CDF0" w14:textId="77777777">
            <w:pPr>
              <w:rPr>
                <w:bCs/>
              </w:rPr>
            </w:pPr>
            <w:r w:rsidRPr="00612143">
              <w:rPr>
                <w:bCs/>
              </w:rPr>
              <w:t>Randall Walker</w:t>
            </w:r>
          </w:p>
        </w:tc>
        <w:tc>
          <w:tcPr>
            <w:tcW w:w="2532" w:type="dxa"/>
            <w:tcBorders>
              <w:right w:val="single" w:color="000000" w:sz="12" w:space="0"/>
            </w:tcBorders>
            <w:shd w:val="clear" w:color="auto" w:fill="auto"/>
          </w:tcPr>
          <w:p w:rsidRPr="00612143" w:rsidR="00612143" w:rsidP="00396C37" w:rsidRDefault="00612143" w14:paraId="3CF63AD1" w14:textId="77777777">
            <w:r w:rsidRPr="00612143">
              <w:t>rmwalker@fs.fed.us</w:t>
            </w:r>
          </w:p>
        </w:tc>
        <w:tc>
          <w:tcPr>
            <w:tcW w:w="1716" w:type="dxa"/>
            <w:tcBorders>
              <w:left w:val="single" w:color="000000" w:sz="12" w:space="0"/>
            </w:tcBorders>
            <w:shd w:val="clear" w:color="auto" w:fill="auto"/>
          </w:tcPr>
          <w:p w:rsidRPr="00612143" w:rsidR="00612143" w:rsidP="00396C37" w:rsidRDefault="00612143" w14:paraId="4D3B3A78" w14:textId="77777777">
            <w:r w:rsidRPr="00612143">
              <w:t>Cathy Stewart</w:t>
            </w:r>
          </w:p>
        </w:tc>
        <w:tc>
          <w:tcPr>
            <w:tcW w:w="2232" w:type="dxa"/>
            <w:shd w:val="clear" w:color="auto" w:fill="auto"/>
          </w:tcPr>
          <w:p w:rsidRPr="00612143" w:rsidR="00612143" w:rsidP="00396C37" w:rsidRDefault="00612143" w14:paraId="743EDF90" w14:textId="77777777">
            <w:r w:rsidRPr="00612143">
              <w:t>cstewart@fs.fed.us</w:t>
            </w:r>
          </w:p>
        </w:tc>
      </w:tr>
      <w:tr w:rsidRPr="00612143" w:rsidR="00612143" w:rsidTr="00612143" w14:paraId="5DCAD93C" w14:textId="77777777">
        <w:tc>
          <w:tcPr>
            <w:tcW w:w="1908" w:type="dxa"/>
            <w:tcBorders>
              <w:left w:val="single" w:color="auto" w:sz="12" w:space="0"/>
              <w:bottom w:val="single" w:color="auto" w:sz="2" w:space="0"/>
            </w:tcBorders>
            <w:shd w:val="clear" w:color="auto" w:fill="auto"/>
          </w:tcPr>
          <w:p w:rsidRPr="00612143" w:rsidR="00612143" w:rsidP="00396C37" w:rsidRDefault="00612143" w14:paraId="2804C795" w14:textId="77777777">
            <w:pPr>
              <w:rPr>
                <w:bCs/>
              </w:rPr>
            </w:pPr>
            <w:r w:rsidRPr="00612143">
              <w:rPr>
                <w:bCs/>
              </w:rPr>
              <w:t>Larry Kaiser</w:t>
            </w:r>
          </w:p>
        </w:tc>
        <w:tc>
          <w:tcPr>
            <w:tcW w:w="2532" w:type="dxa"/>
            <w:tcBorders>
              <w:right w:val="single" w:color="000000" w:sz="12" w:space="0"/>
            </w:tcBorders>
            <w:shd w:val="clear" w:color="auto" w:fill="auto"/>
          </w:tcPr>
          <w:p w:rsidRPr="00612143" w:rsidR="00612143" w:rsidP="00396C37" w:rsidRDefault="00612143" w14:paraId="5A697359" w14:textId="77777777">
            <w:r w:rsidRPr="00612143">
              <w:t>larry_kaiser@blm.gov</w:t>
            </w:r>
          </w:p>
        </w:tc>
        <w:tc>
          <w:tcPr>
            <w:tcW w:w="1716" w:type="dxa"/>
            <w:tcBorders>
              <w:left w:val="single" w:color="000000" w:sz="12" w:space="0"/>
              <w:bottom w:val="single" w:color="auto" w:sz="2" w:space="0"/>
            </w:tcBorders>
            <w:shd w:val="clear" w:color="auto" w:fill="auto"/>
          </w:tcPr>
          <w:p w:rsidRPr="00612143" w:rsidR="00612143" w:rsidP="00396C37" w:rsidRDefault="00612143" w14:paraId="1A7AFD78" w14:textId="77777777">
            <w:r w:rsidRPr="00612143">
              <w:t>None</w:t>
            </w:r>
          </w:p>
        </w:tc>
        <w:tc>
          <w:tcPr>
            <w:tcW w:w="2232" w:type="dxa"/>
            <w:shd w:val="clear" w:color="auto" w:fill="auto"/>
          </w:tcPr>
          <w:p w:rsidRPr="00612143" w:rsidR="00612143" w:rsidP="00396C37" w:rsidRDefault="00612143" w14:paraId="7B5A99CA" w14:textId="77777777">
            <w:r w:rsidRPr="00612143">
              <w:t>None</w:t>
            </w:r>
          </w:p>
        </w:tc>
      </w:tr>
    </w:tbl>
    <w:p w:rsidR="00612143" w:rsidP="00612143" w:rsidRDefault="00612143" w14:paraId="49FCC091" w14:textId="77777777"/>
    <w:p w:rsidR="00612143" w:rsidP="00612143" w:rsidRDefault="00612143" w14:paraId="0074587D" w14:textId="77777777">
      <w:pPr>
        <w:pStyle w:val="InfoPara"/>
      </w:pPr>
      <w:r>
        <w:t>Vegetation Type</w:t>
      </w:r>
    </w:p>
    <w:p w:rsidR="00612143" w:rsidP="00612143" w:rsidRDefault="00787C00" w14:paraId="0A7376C6" w14:textId="0D0D0787">
      <w:r w:rsidRPr="00787C00">
        <w:t>Woody Wetland</w:t>
      </w:r>
      <w:bookmarkStart w:name="_GoBack" w:id="0"/>
      <w:bookmarkEnd w:id="0"/>
    </w:p>
    <w:p w:rsidR="00612143" w:rsidP="00612143" w:rsidRDefault="00612143" w14:paraId="0AA048B9" w14:textId="77777777">
      <w:pPr>
        <w:pStyle w:val="InfoPara"/>
      </w:pPr>
      <w:r>
        <w:t>Map Zones</w:t>
      </w:r>
    </w:p>
    <w:p w:rsidR="00612143" w:rsidP="00612143" w:rsidRDefault="00620334" w14:paraId="4212A86D" w14:textId="79561FEC">
      <w:r>
        <w:t>9, 10, 19</w:t>
      </w:r>
    </w:p>
    <w:p w:rsidR="00612143" w:rsidP="00612143" w:rsidRDefault="00612143" w14:paraId="60D43D2B" w14:textId="77777777">
      <w:pPr>
        <w:pStyle w:val="InfoPara"/>
      </w:pPr>
      <w:r>
        <w:t>Geographic Range</w:t>
      </w:r>
    </w:p>
    <w:p w:rsidR="00612143" w:rsidP="00612143" w:rsidRDefault="00612143" w14:paraId="493B7B81" w14:textId="77777777">
      <w:r>
        <w:t>Northern Rocky Mountains from northwestern WY north into the Canadian Rockies and west into eastern OR and WA. Most common where the inland Pacific maritime influence is strongest. The biggest expanse of late-successional status currently is from Upper Priest Lake, ID to the Canadian border.</w:t>
      </w:r>
    </w:p>
    <w:p w:rsidR="00612143" w:rsidP="00612143" w:rsidRDefault="00612143" w14:paraId="09FDD863" w14:textId="77777777">
      <w:pPr>
        <w:pStyle w:val="InfoPara"/>
      </w:pPr>
      <w:r>
        <w:t>Biophysical Site Description</w:t>
      </w:r>
    </w:p>
    <w:p w:rsidR="00612143" w:rsidP="00612143" w:rsidRDefault="00612143" w14:paraId="6A62FD3E" w14:textId="7813AB20">
      <w:r>
        <w:t>Poorly drained soils that are saturated a significant portion of the growing season may have seasonal flooding in the spring. Soils conditions may include exposed rock and gravel at the surface or, more rarely, organic matter. Stands generally occupy sites on benches, toe</w:t>
      </w:r>
      <w:r w:rsidR="00620334">
        <w:t xml:space="preserve"> </w:t>
      </w:r>
      <w:r>
        <w:t>slopes or valley bottoms along mountain streams. May occupy upland sites (especially on northerly aspects) where high water table allows saturation part of the growing season.</w:t>
      </w:r>
    </w:p>
    <w:p w:rsidR="00612143" w:rsidP="00612143" w:rsidRDefault="00612143" w14:paraId="729A24F6" w14:textId="77777777">
      <w:pPr>
        <w:pStyle w:val="InfoPara"/>
      </w:pPr>
      <w:r>
        <w:t>Vegetation Description</w:t>
      </w:r>
    </w:p>
    <w:p w:rsidR="00612143" w:rsidP="00612143" w:rsidRDefault="00612143" w14:paraId="1E88F1B9" w14:textId="77777777">
      <w:r>
        <w:t xml:space="preserve">Composition will vary geographically, but is generally dominated by large, old </w:t>
      </w:r>
      <w:proofErr w:type="spellStart"/>
      <w:r w:rsidRPr="00E339FA">
        <w:rPr>
          <w:i/>
        </w:rPr>
        <w:t>Picea</w:t>
      </w:r>
      <w:proofErr w:type="spellEnd"/>
      <w:r w:rsidRPr="00E339FA">
        <w:rPr>
          <w:i/>
        </w:rPr>
        <w:t xml:space="preserve"> </w:t>
      </w:r>
      <w:proofErr w:type="spellStart"/>
      <w:r w:rsidRPr="00E339FA">
        <w:rPr>
          <w:i/>
        </w:rPr>
        <w:t>engelmannii</w:t>
      </w:r>
      <w:proofErr w:type="spellEnd"/>
      <w:r>
        <w:t xml:space="preserve">. </w:t>
      </w:r>
      <w:proofErr w:type="spellStart"/>
      <w:r w:rsidRPr="00E339FA">
        <w:rPr>
          <w:i/>
        </w:rPr>
        <w:t>Thuja</w:t>
      </w:r>
      <w:proofErr w:type="spellEnd"/>
      <w:r w:rsidRPr="00E339FA">
        <w:rPr>
          <w:i/>
        </w:rPr>
        <w:t xml:space="preserve"> </w:t>
      </w:r>
      <w:proofErr w:type="spellStart"/>
      <w:r w:rsidRPr="00E339FA">
        <w:rPr>
          <w:i/>
        </w:rPr>
        <w:t>plicata</w:t>
      </w:r>
      <w:proofErr w:type="spellEnd"/>
      <w:r>
        <w:t xml:space="preserve"> may be present on warm-wet lowland sites as well. Large downed logs are often common (50 tons/acre possible). Large old cedars tend to have </w:t>
      </w:r>
      <w:proofErr w:type="spellStart"/>
      <w:r>
        <w:t>heartrot</w:t>
      </w:r>
      <w:proofErr w:type="spellEnd"/>
      <w:r>
        <w:t xml:space="preserve">. </w:t>
      </w:r>
    </w:p>
    <w:p w:rsidR="00612143" w:rsidP="00612143" w:rsidRDefault="00612143" w14:paraId="06ADFF88" w14:textId="77777777"/>
    <w:p w:rsidR="00612143" w:rsidP="00612143" w:rsidRDefault="00612143" w14:paraId="5C30B628" w14:textId="74E53BFB">
      <w:r>
        <w:t xml:space="preserve">Understory associates will vary widely geographically, but include </w:t>
      </w:r>
      <w:proofErr w:type="spellStart"/>
      <w:r w:rsidRPr="00E339FA">
        <w:rPr>
          <w:i/>
        </w:rPr>
        <w:t>Oplopanax</w:t>
      </w:r>
      <w:proofErr w:type="spellEnd"/>
      <w:r w:rsidRPr="00E339FA">
        <w:rPr>
          <w:i/>
        </w:rPr>
        <w:t xml:space="preserve"> </w:t>
      </w:r>
      <w:proofErr w:type="spellStart"/>
      <w:r w:rsidRPr="00E339FA">
        <w:rPr>
          <w:i/>
        </w:rPr>
        <w:t>horridum</w:t>
      </w:r>
      <w:proofErr w:type="spellEnd"/>
      <w:r>
        <w:t xml:space="preserve"> (devil's club), </w:t>
      </w:r>
      <w:proofErr w:type="spellStart"/>
      <w:r w:rsidRPr="00E339FA">
        <w:rPr>
          <w:i/>
        </w:rPr>
        <w:t>Athyrium</w:t>
      </w:r>
      <w:proofErr w:type="spellEnd"/>
      <w:r w:rsidRPr="00E339FA">
        <w:rPr>
          <w:i/>
        </w:rPr>
        <w:t xml:space="preserve"> </w:t>
      </w:r>
      <w:proofErr w:type="spellStart"/>
      <w:r w:rsidRPr="00E339FA">
        <w:rPr>
          <w:i/>
        </w:rPr>
        <w:t>filix-femina</w:t>
      </w:r>
      <w:proofErr w:type="spellEnd"/>
      <w:r>
        <w:t xml:space="preserve">, </w:t>
      </w:r>
      <w:proofErr w:type="spellStart"/>
      <w:r w:rsidRPr="00E339FA">
        <w:rPr>
          <w:i/>
        </w:rPr>
        <w:t>Dryopteris</w:t>
      </w:r>
      <w:proofErr w:type="spellEnd"/>
      <w:r>
        <w:t xml:space="preserve"> </w:t>
      </w:r>
      <w:proofErr w:type="spellStart"/>
      <w:r>
        <w:t>spp</w:t>
      </w:r>
      <w:proofErr w:type="spellEnd"/>
      <w:r>
        <w:t xml:space="preserve">, </w:t>
      </w:r>
      <w:proofErr w:type="spellStart"/>
      <w:r w:rsidRPr="00E339FA">
        <w:rPr>
          <w:i/>
        </w:rPr>
        <w:t>Lysichiton</w:t>
      </w:r>
      <w:proofErr w:type="spellEnd"/>
      <w:r w:rsidRPr="00E339FA">
        <w:rPr>
          <w:i/>
        </w:rPr>
        <w:t xml:space="preserve"> </w:t>
      </w:r>
      <w:proofErr w:type="spellStart"/>
      <w:r w:rsidRPr="00E339FA">
        <w:rPr>
          <w:i/>
        </w:rPr>
        <w:t>americanus</w:t>
      </w:r>
      <w:proofErr w:type="spellEnd"/>
      <w:r>
        <w:t xml:space="preserve">, </w:t>
      </w:r>
      <w:proofErr w:type="spellStart"/>
      <w:r w:rsidRPr="00E339FA">
        <w:rPr>
          <w:i/>
        </w:rPr>
        <w:t>Gymnocarpium</w:t>
      </w:r>
      <w:proofErr w:type="spellEnd"/>
      <w:r w:rsidRPr="00E339FA">
        <w:rPr>
          <w:i/>
        </w:rPr>
        <w:t xml:space="preserve"> </w:t>
      </w:r>
      <w:proofErr w:type="spellStart"/>
      <w:r w:rsidRPr="00E339FA">
        <w:rPr>
          <w:i/>
        </w:rPr>
        <w:t>dryopteris</w:t>
      </w:r>
      <w:proofErr w:type="spellEnd"/>
      <w:r>
        <w:t xml:space="preserve">, </w:t>
      </w:r>
      <w:r w:rsidRPr="00E339FA">
        <w:rPr>
          <w:i/>
        </w:rPr>
        <w:t xml:space="preserve">Equisetum </w:t>
      </w:r>
      <w:proofErr w:type="spellStart"/>
      <w:r w:rsidRPr="00E339FA">
        <w:rPr>
          <w:i/>
        </w:rPr>
        <w:t>arvense</w:t>
      </w:r>
      <w:proofErr w:type="spellEnd"/>
      <w:r>
        <w:t xml:space="preserve">, </w:t>
      </w:r>
      <w:proofErr w:type="spellStart"/>
      <w:r w:rsidRPr="00E339FA">
        <w:rPr>
          <w:i/>
        </w:rPr>
        <w:t>Senecio</w:t>
      </w:r>
      <w:proofErr w:type="spellEnd"/>
      <w:r w:rsidRPr="00E339FA">
        <w:rPr>
          <w:i/>
        </w:rPr>
        <w:t xml:space="preserve"> </w:t>
      </w:r>
      <w:proofErr w:type="spellStart"/>
      <w:r w:rsidRPr="00E339FA">
        <w:rPr>
          <w:i/>
        </w:rPr>
        <w:t>triangularis</w:t>
      </w:r>
      <w:proofErr w:type="spellEnd"/>
      <w:r>
        <w:t xml:space="preserve">, </w:t>
      </w:r>
      <w:proofErr w:type="spellStart"/>
      <w:r w:rsidRPr="00E339FA">
        <w:rPr>
          <w:i/>
        </w:rPr>
        <w:t>Mitella</w:t>
      </w:r>
      <w:proofErr w:type="spellEnd"/>
      <w:r w:rsidRPr="00E339FA">
        <w:rPr>
          <w:i/>
        </w:rPr>
        <w:t xml:space="preserve"> </w:t>
      </w:r>
      <w:proofErr w:type="spellStart"/>
      <w:r w:rsidRPr="00E339FA">
        <w:rPr>
          <w:i/>
        </w:rPr>
        <w:t>breweri</w:t>
      </w:r>
      <w:proofErr w:type="spellEnd"/>
      <w:r>
        <w:t xml:space="preserve"> (colder and wetter end of the range), </w:t>
      </w:r>
      <w:proofErr w:type="spellStart"/>
      <w:r w:rsidRPr="00E339FA">
        <w:rPr>
          <w:i/>
        </w:rPr>
        <w:t>Mitella</w:t>
      </w:r>
      <w:proofErr w:type="spellEnd"/>
      <w:r w:rsidRPr="00E339FA">
        <w:rPr>
          <w:i/>
        </w:rPr>
        <w:t xml:space="preserve"> </w:t>
      </w:r>
      <w:proofErr w:type="spellStart"/>
      <w:r w:rsidRPr="00E339FA">
        <w:rPr>
          <w:i/>
        </w:rPr>
        <w:t>pentandra</w:t>
      </w:r>
      <w:proofErr w:type="spellEnd"/>
      <w:r>
        <w:t xml:space="preserve">, </w:t>
      </w:r>
      <w:proofErr w:type="spellStart"/>
      <w:r w:rsidRPr="00E339FA">
        <w:rPr>
          <w:i/>
        </w:rPr>
        <w:t>Streptopus</w:t>
      </w:r>
      <w:proofErr w:type="spellEnd"/>
      <w:r w:rsidRPr="00E339FA">
        <w:rPr>
          <w:i/>
        </w:rPr>
        <w:t xml:space="preserve"> </w:t>
      </w:r>
      <w:proofErr w:type="spellStart"/>
      <w:r w:rsidRPr="00E339FA">
        <w:rPr>
          <w:i/>
        </w:rPr>
        <w:t>amplexifolius</w:t>
      </w:r>
      <w:proofErr w:type="spellEnd"/>
      <w:r w:rsidR="00E339FA">
        <w:t>,</w:t>
      </w:r>
      <w:r>
        <w:t xml:space="preserve"> and </w:t>
      </w:r>
      <w:proofErr w:type="spellStart"/>
      <w:r w:rsidRPr="00E339FA">
        <w:rPr>
          <w:i/>
        </w:rPr>
        <w:t>Calamagrostis</w:t>
      </w:r>
      <w:proofErr w:type="spellEnd"/>
      <w:r w:rsidRPr="00E339FA">
        <w:rPr>
          <w:i/>
        </w:rPr>
        <w:t xml:space="preserve"> canadensis</w:t>
      </w:r>
      <w:r>
        <w:t xml:space="preserve"> (colder and wetter end of the range).</w:t>
      </w:r>
    </w:p>
    <w:p w:rsidR="00612143" w:rsidP="00612143" w:rsidRDefault="00612143" w14:paraId="53C90DB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 cedar</w:t>
            </w:r>
          </w:p>
        </w:tc>
      </w:tr>
    </w:tbl>
    <w:p>
      <w:r>
        <w:rPr>
          <w:sz w:val="16"/>
        </w:rPr>
        <w:t>Species names are from the NRCS PLANTS database. Check species codes at http://plants.usda.gov.</w:t>
      </w:r>
    </w:p>
    <w:p w:rsidR="00612143" w:rsidP="00612143" w:rsidRDefault="00612143" w14:paraId="65874D9D" w14:textId="77777777">
      <w:pPr>
        <w:pStyle w:val="InfoPara"/>
      </w:pPr>
      <w:r>
        <w:t>Disturbance Description</w:t>
      </w:r>
    </w:p>
    <w:p w:rsidR="00612143" w:rsidP="00612143" w:rsidRDefault="00612143" w14:paraId="12B97587" w14:textId="738A3A62">
      <w:r>
        <w:t xml:space="preserve">Fire regime group V with rare stand replacement fires (&gt;200yrs+). Fire frequency is highly </w:t>
      </w:r>
      <w:r w:rsidR="00620334">
        <w:t>dependent</w:t>
      </w:r>
      <w:r>
        <w:t xml:space="preserve"> on adjacent vegetation and relative patch size compared to the surrounding matrix. In the subalpine zone, these systems act as fuel breaks. However, frequency of fire is increased </w:t>
      </w:r>
      <w:r>
        <w:lastRenderedPageBreak/>
        <w:t xml:space="preserve">where drainage is oriented with prevailing wind. Fuel loading in adjacent vegetation may sometimes be important. Small patch fire events (individual lightning strikes) may occur within patches, but do not meet the threshold of mixed severity fire. </w:t>
      </w:r>
    </w:p>
    <w:p w:rsidR="00612143" w:rsidP="00612143" w:rsidRDefault="00612143" w14:paraId="6FDE6853" w14:textId="77777777"/>
    <w:p w:rsidR="00612143" w:rsidP="00612143" w:rsidRDefault="00612143" w14:paraId="42551F67" w14:textId="4A03ED6B">
      <w:r>
        <w:t>Openings the overstory canopy often results in windthrow (Williams et al. 1995).</w:t>
      </w:r>
    </w:p>
    <w:p w:rsidR="00612143" w:rsidP="00612143" w:rsidRDefault="00612143" w14:paraId="56A297CB" w14:textId="77777777"/>
    <w:p w:rsidR="00612143" w:rsidP="00612143" w:rsidRDefault="00612143" w14:paraId="36A63DBC" w14:textId="77777777">
      <w:r>
        <w:t>Spruce beetle outbreaks may occur and be linked to subsequent fire events.</w:t>
      </w:r>
    </w:p>
    <w:p w:rsidR="00612143" w:rsidP="00612143" w:rsidRDefault="00E339FA" w14:paraId="229B19DC" w14:textId="215269D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377</w:t>
            </w:r>
          </w:p>
        </w:tc>
        <w:tc>
          <w:p>
            <w:pPr>
              <w:jc w:val="center"/>
            </w:pPr>
            <w:r>
              <w:t>100</w:t>
            </w:r>
          </w:p>
        </w:tc>
        <w:tc>
          <w:p>
            <w:pPr>
              <w:jc w:val="center"/>
            </w:pPr>
            <w:r>
              <w:t>250</w:t>
            </w:r>
          </w:p>
        </w:tc>
        <w:tc>
          <w:p>
            <w:pPr>
              <w:jc w:val="center"/>
            </w:pPr>
            <w:r>
              <w:t>750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377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12143" w:rsidP="00612143" w:rsidRDefault="00612143" w14:paraId="330936A0" w14:textId="77777777">
      <w:pPr>
        <w:pStyle w:val="InfoPara"/>
      </w:pPr>
      <w:r>
        <w:t>Scale Description</w:t>
      </w:r>
    </w:p>
    <w:p w:rsidR="00612143" w:rsidP="00612143" w:rsidRDefault="00612143" w14:paraId="03816C59" w14:textId="6F70DB11">
      <w:r>
        <w:t>Linear features and smaller patches. 10s-1</w:t>
      </w:r>
      <w:r w:rsidR="00E339FA">
        <w:t>,</w:t>
      </w:r>
      <w:r>
        <w:t>000s of acres in size.</w:t>
      </w:r>
    </w:p>
    <w:p w:rsidR="00612143" w:rsidP="00612143" w:rsidRDefault="00612143" w14:paraId="13F6EE38" w14:textId="77777777">
      <w:pPr>
        <w:pStyle w:val="InfoPara"/>
      </w:pPr>
      <w:r>
        <w:t>Adjacency or Identification Concerns</w:t>
      </w:r>
    </w:p>
    <w:p w:rsidR="00612143" w:rsidP="00612143" w:rsidRDefault="00612143" w14:paraId="031DA1AE" w14:textId="77777777">
      <w:r>
        <w:t>The wetland types are generally distinguishable from other upland forests and woodlands by shallow water tables and mesic or hydric undergrowth vegetation.</w:t>
      </w:r>
    </w:p>
    <w:p w:rsidR="00612143" w:rsidP="00612143" w:rsidRDefault="00612143" w14:paraId="22D040B1" w14:textId="77777777">
      <w:pPr>
        <w:pStyle w:val="InfoPara"/>
      </w:pPr>
      <w:r>
        <w:t>Issues or Problems</w:t>
      </w:r>
    </w:p>
    <w:p w:rsidR="00612143" w:rsidP="00612143" w:rsidRDefault="00612143" w14:paraId="2A4E8DC9" w14:textId="77777777">
      <w:r>
        <w:t>This is typically a small patch system and may be difficult to map.</w:t>
      </w:r>
    </w:p>
    <w:p w:rsidR="00612143" w:rsidP="00612143" w:rsidRDefault="00612143" w14:paraId="22A22D71" w14:textId="77777777"/>
    <w:p w:rsidR="00612143" w:rsidP="00612143" w:rsidRDefault="00612143" w14:paraId="42B5FE39" w14:textId="77777777">
      <w:r>
        <w:t>This is a relatively stable ecosystem dominated by positive feedback mechanisms and so they were highly variable over space and time. Variability was dependent on patch size, native burning and adjacent vegetation.</w:t>
      </w:r>
    </w:p>
    <w:p w:rsidR="00612143" w:rsidP="00612143" w:rsidRDefault="00612143" w14:paraId="5AE6B70F" w14:textId="77777777">
      <w:pPr>
        <w:pStyle w:val="InfoPara"/>
      </w:pPr>
      <w:r>
        <w:t>Native Uncharacteristic Conditions</w:t>
      </w:r>
    </w:p>
    <w:p w:rsidR="00612143" w:rsidP="00612143" w:rsidRDefault="00612143" w14:paraId="600998EF" w14:textId="77777777"/>
    <w:p w:rsidR="00612143" w:rsidP="00612143" w:rsidRDefault="00612143" w14:paraId="6B3CE489" w14:textId="77777777">
      <w:pPr>
        <w:pStyle w:val="InfoPara"/>
      </w:pPr>
      <w:r>
        <w:t>Comments</w:t>
      </w:r>
    </w:p>
    <w:p w:rsidR="00B525B4" w:rsidP="00612143" w:rsidRDefault="00B525B4" w14:paraId="5437C349" w14:textId="090748A2">
      <w:r w:rsidRPr="00DF2600">
        <w:t xml:space="preserve">MZs </w:t>
      </w:r>
      <w:r>
        <w:t>9, 10 and 19</w:t>
      </w:r>
      <w:r w:rsidRPr="00DF2600">
        <w:t xml:space="preserve"> were combined during 2015 BpS Review.</w:t>
      </w:r>
    </w:p>
    <w:p w:rsidR="00B525B4" w:rsidP="00612143" w:rsidRDefault="00B525B4" w14:paraId="45263950" w14:textId="77777777"/>
    <w:p w:rsidR="00612143" w:rsidP="00612143" w:rsidRDefault="00612143" w14:paraId="1A184233" w14:textId="7A4BB330">
      <w:r>
        <w:t>Art Zack (azack@fs.fed.us) and Craig Glazier (cglazier@fs.fed.us) provided input to an earlier version of this model.</w:t>
      </w:r>
      <w:r w:rsidR="00CF696B">
        <w:t xml:space="preserve"> </w:t>
      </w:r>
    </w:p>
    <w:p w:rsidR="00612143" w:rsidP="00612143" w:rsidRDefault="00612143" w14:paraId="2FB05DB1" w14:textId="77777777"/>
    <w:p w:rsidR="00620334" w:rsidP="00612143" w:rsidRDefault="00612143" w14:paraId="1B2066EA" w14:textId="77777777">
      <w:r>
        <w:t xml:space="preserve">In general, modelers and reviewers had trouble with the NatureServe description of this type, as it combines two very different systems-- upland redcedar groves and lowland, seasonally flooded conifer (spruce) bogs. The upland redcedar type was split into a separate model for </w:t>
      </w:r>
      <w:r w:rsidR="00CF696B">
        <w:t>MZs</w:t>
      </w:r>
      <w:r>
        <w:t xml:space="preserve"> 10 and 19 (10472), and this "conifer swamp" type was modeled differently than the NatureServe description. </w:t>
      </w:r>
    </w:p>
    <w:p w:rsidR="00620334" w:rsidP="00612143" w:rsidRDefault="00620334" w14:paraId="673DEEF6" w14:textId="77777777"/>
    <w:p w:rsidR="00612143" w:rsidP="00612143" w:rsidRDefault="00612143" w14:paraId="2A037D41" w14:textId="3D1BFCF2">
      <w:proofErr w:type="gramStart"/>
      <w:r>
        <w:t>As a result of</w:t>
      </w:r>
      <w:proofErr w:type="gramEnd"/>
      <w:r>
        <w:t xml:space="preserve"> peer review, mixed severity fire was removed from the model. Peer review resulted in general concern that this system is too small in concept compared to </w:t>
      </w:r>
      <w:proofErr w:type="gramStart"/>
      <w:r>
        <w:t>other</w:t>
      </w:r>
      <w:proofErr w:type="gramEnd"/>
      <w:r>
        <w:t xml:space="preserve"> BpS and should not be included in LANDFIRE.</w:t>
      </w:r>
    </w:p>
    <w:p w:rsidR="00040D38" w:rsidP="00612143" w:rsidRDefault="00040D38" w14:paraId="513AB2A1" w14:textId="77777777"/>
    <w:p w:rsidR="00612143" w:rsidP="00612143" w:rsidRDefault="00612143" w14:paraId="62E8E613" w14:textId="77777777">
      <w:pPr>
        <w:pStyle w:val="ReportSection"/>
      </w:pPr>
      <w:r>
        <w:t>Succession Classes</w:t>
      </w:r>
    </w:p>
    <w:p w:rsidR="00612143" w:rsidP="00612143" w:rsidRDefault="00612143" w14:paraId="1BCF615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12143" w:rsidP="00612143" w:rsidRDefault="00612143" w14:paraId="7DD5F26F" w14:textId="77777777">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12143" w:rsidP="00612143" w:rsidRDefault="00612143" w14:paraId="63EB1432" w14:textId="77777777"/>
    <w:p w:rsidR="00612143" w:rsidP="00612143" w:rsidRDefault="00612143" w14:paraId="4C72BA3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612143" w:rsidR="00612143" w:rsidTr="00612143" w14:paraId="10B3511A" w14:textId="77777777">
        <w:tc>
          <w:tcPr>
            <w:tcW w:w="1056" w:type="dxa"/>
            <w:tcBorders>
              <w:top w:val="single" w:color="auto" w:sz="2" w:space="0"/>
              <w:bottom w:val="single" w:color="000000" w:sz="12" w:space="0"/>
            </w:tcBorders>
            <w:shd w:val="clear" w:color="auto" w:fill="auto"/>
          </w:tcPr>
          <w:p w:rsidRPr="00612143" w:rsidR="00612143" w:rsidP="00047257" w:rsidRDefault="00612143" w14:paraId="685E0FEA" w14:textId="77777777">
            <w:pPr>
              <w:rPr>
                <w:b/>
                <w:bCs/>
              </w:rPr>
            </w:pPr>
            <w:r w:rsidRPr="00612143">
              <w:rPr>
                <w:b/>
                <w:bCs/>
              </w:rPr>
              <w:t>Symbol</w:t>
            </w:r>
          </w:p>
        </w:tc>
        <w:tc>
          <w:tcPr>
            <w:tcW w:w="2136" w:type="dxa"/>
            <w:tcBorders>
              <w:top w:val="single" w:color="auto" w:sz="2" w:space="0"/>
              <w:bottom w:val="single" w:color="000000" w:sz="12" w:space="0"/>
            </w:tcBorders>
            <w:shd w:val="clear" w:color="auto" w:fill="auto"/>
          </w:tcPr>
          <w:p w:rsidRPr="00612143" w:rsidR="00612143" w:rsidP="00047257" w:rsidRDefault="00612143" w14:paraId="7B957898" w14:textId="77777777">
            <w:pPr>
              <w:rPr>
                <w:b/>
                <w:bCs/>
              </w:rPr>
            </w:pPr>
            <w:r w:rsidRPr="00612143">
              <w:rPr>
                <w:b/>
                <w:bCs/>
              </w:rPr>
              <w:t>Scientific Name</w:t>
            </w:r>
          </w:p>
        </w:tc>
        <w:tc>
          <w:tcPr>
            <w:tcW w:w="2136" w:type="dxa"/>
            <w:tcBorders>
              <w:top w:val="single" w:color="auto" w:sz="2" w:space="0"/>
              <w:bottom w:val="single" w:color="000000" w:sz="12" w:space="0"/>
            </w:tcBorders>
            <w:shd w:val="clear" w:color="auto" w:fill="auto"/>
          </w:tcPr>
          <w:p w:rsidRPr="00612143" w:rsidR="00612143" w:rsidP="00047257" w:rsidRDefault="00612143" w14:paraId="30405156" w14:textId="77777777">
            <w:pPr>
              <w:rPr>
                <w:b/>
                <w:bCs/>
              </w:rPr>
            </w:pPr>
            <w:r w:rsidRPr="00612143">
              <w:rPr>
                <w:b/>
                <w:bCs/>
              </w:rPr>
              <w:t>Common Name</w:t>
            </w:r>
          </w:p>
        </w:tc>
        <w:tc>
          <w:tcPr>
            <w:tcW w:w="1956" w:type="dxa"/>
            <w:tcBorders>
              <w:top w:val="single" w:color="auto" w:sz="2" w:space="0"/>
              <w:bottom w:val="single" w:color="000000" w:sz="12" w:space="0"/>
            </w:tcBorders>
            <w:shd w:val="clear" w:color="auto" w:fill="auto"/>
          </w:tcPr>
          <w:p w:rsidRPr="00612143" w:rsidR="00612143" w:rsidP="00047257" w:rsidRDefault="00612143" w14:paraId="2E7D1C4C" w14:textId="77777777">
            <w:pPr>
              <w:rPr>
                <w:b/>
                <w:bCs/>
              </w:rPr>
            </w:pPr>
            <w:r w:rsidRPr="00612143">
              <w:rPr>
                <w:b/>
                <w:bCs/>
              </w:rPr>
              <w:t>Canopy Position</w:t>
            </w:r>
          </w:p>
        </w:tc>
      </w:tr>
      <w:tr w:rsidRPr="00612143" w:rsidR="00612143" w:rsidTr="00612143" w14:paraId="0A3C17E1" w14:textId="77777777">
        <w:tc>
          <w:tcPr>
            <w:tcW w:w="1056" w:type="dxa"/>
            <w:tcBorders>
              <w:top w:val="single" w:color="000000" w:sz="12" w:space="0"/>
            </w:tcBorders>
            <w:shd w:val="clear" w:color="auto" w:fill="auto"/>
          </w:tcPr>
          <w:p w:rsidRPr="00612143" w:rsidR="00612143" w:rsidP="00047257" w:rsidRDefault="00612143" w14:paraId="4A3AFC7B" w14:textId="77777777">
            <w:pPr>
              <w:rPr>
                <w:bCs/>
              </w:rPr>
            </w:pPr>
            <w:r w:rsidRPr="00612143">
              <w:rPr>
                <w:bCs/>
              </w:rPr>
              <w:t>PIEN</w:t>
            </w:r>
          </w:p>
        </w:tc>
        <w:tc>
          <w:tcPr>
            <w:tcW w:w="2136" w:type="dxa"/>
            <w:tcBorders>
              <w:top w:val="single" w:color="000000" w:sz="12" w:space="0"/>
            </w:tcBorders>
            <w:shd w:val="clear" w:color="auto" w:fill="auto"/>
          </w:tcPr>
          <w:p w:rsidRPr="00612143" w:rsidR="00612143" w:rsidP="00047257" w:rsidRDefault="00612143" w14:paraId="53F4D0B3" w14:textId="77777777">
            <w:proofErr w:type="spellStart"/>
            <w:r w:rsidRPr="00612143">
              <w:t>Picea</w:t>
            </w:r>
            <w:proofErr w:type="spellEnd"/>
            <w:r w:rsidRPr="00612143">
              <w:t xml:space="preserve"> </w:t>
            </w:r>
            <w:proofErr w:type="spellStart"/>
            <w:r w:rsidRPr="00612143">
              <w:t>engelmannii</w:t>
            </w:r>
            <w:proofErr w:type="spellEnd"/>
          </w:p>
        </w:tc>
        <w:tc>
          <w:tcPr>
            <w:tcW w:w="2136" w:type="dxa"/>
            <w:tcBorders>
              <w:top w:val="single" w:color="000000" w:sz="12" w:space="0"/>
            </w:tcBorders>
            <w:shd w:val="clear" w:color="auto" w:fill="auto"/>
          </w:tcPr>
          <w:p w:rsidRPr="00612143" w:rsidR="00612143" w:rsidP="00047257" w:rsidRDefault="00612143" w14:paraId="71F750F2" w14:textId="77777777">
            <w:r w:rsidRPr="00612143">
              <w:t>Engelmann spruce</w:t>
            </w:r>
          </w:p>
        </w:tc>
        <w:tc>
          <w:tcPr>
            <w:tcW w:w="1956" w:type="dxa"/>
            <w:tcBorders>
              <w:top w:val="single" w:color="000000" w:sz="12" w:space="0"/>
            </w:tcBorders>
            <w:shd w:val="clear" w:color="auto" w:fill="auto"/>
          </w:tcPr>
          <w:p w:rsidRPr="00612143" w:rsidR="00612143" w:rsidP="00047257" w:rsidRDefault="00612143" w14:paraId="37E93FA9" w14:textId="77777777">
            <w:r w:rsidRPr="00612143">
              <w:t>Mid-Upper</w:t>
            </w:r>
          </w:p>
        </w:tc>
      </w:tr>
    </w:tbl>
    <w:p w:rsidR="00612143" w:rsidP="00612143" w:rsidRDefault="00612143" w14:paraId="3E6CD247" w14:textId="77777777"/>
    <w:p w:rsidR="00612143" w:rsidP="00612143" w:rsidRDefault="00612143" w14:paraId="6FCBC8D4" w14:textId="77777777">
      <w:pPr>
        <w:pStyle w:val="SClassInfoPara"/>
      </w:pPr>
      <w:r>
        <w:t>Description</w:t>
      </w:r>
    </w:p>
    <w:p w:rsidR="00E339FA" w:rsidP="00E339FA" w:rsidRDefault="00612143" w14:paraId="36ECABEB" w14:textId="77777777">
      <w:r>
        <w:t xml:space="preserve">Sprouting riparian shrubs and deciduous trees, such as black cottonwood, Douglas maple, willow and birch. Engelmann spruce and some other conifers may be regenerating. </w:t>
      </w:r>
      <w:r w:rsidR="00E339FA">
        <w:t>Nurse crops of white pine, lodgepole, or cottonwood may comprise this class, in which case tree heights would be very tall (&gt;30m).</w:t>
      </w:r>
    </w:p>
    <w:p w:rsidR="00612143" w:rsidP="00612143" w:rsidRDefault="00612143" w14:paraId="77E46173" w14:textId="77777777"/>
    <w:p w:rsidR="00612143" w:rsidP="00612143" w:rsidRDefault="00612143" w14:paraId="1069B516" w14:textId="11E4A1F3">
      <w:r>
        <w:t>The probability of fire is highest in this class and fires will often creep in from adjacent vegetation types.</w:t>
      </w:r>
    </w:p>
    <w:p w:rsidR="00612143" w:rsidP="00612143" w:rsidRDefault="00612143" w14:paraId="4254CDBB" w14:textId="77777777"/>
    <w:p w:rsidR="00612143" w:rsidP="00612143" w:rsidRDefault="00612143" w14:paraId="4A655660" w14:textId="308C280B">
      <w:r>
        <w:t>Loss of large trees post-burn can alter the water table and reduce subsequent tree regeneration, causing this class to last many years.</w:t>
      </w:r>
      <w:r w:rsidR="00CF696B">
        <w:t xml:space="preserve"> </w:t>
      </w:r>
    </w:p>
    <w:p w:rsidR="00612143" w:rsidP="00612143" w:rsidRDefault="00612143" w14:paraId="2CAF79BE" w14:textId="77777777"/>
    <w:p>
      <w:r>
        <w:rPr>
          <w:i/>
          <w:u w:val="single"/>
        </w:rPr>
        <w:t>Maximum Tree Size Class</w:t>
      </w:r>
      <w:br/>
      <w:r>
        <w:t>Sapling &gt;4.5ft; &lt;5"DBH</w:t>
      </w:r>
    </w:p>
    <w:p w:rsidR="00612143" w:rsidP="00612143" w:rsidRDefault="00612143" w14:paraId="62DE31D5" w14:textId="0B25AFBD">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12143" w:rsidP="00612143" w:rsidRDefault="00612143" w14:paraId="6DFD38B0" w14:textId="77777777"/>
    <w:p w:rsidR="00612143" w:rsidP="00612143" w:rsidRDefault="00612143" w14:paraId="26749D2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612143" w:rsidR="00612143" w:rsidTr="00612143" w14:paraId="31EF9F62" w14:textId="77777777">
        <w:tc>
          <w:tcPr>
            <w:tcW w:w="1056" w:type="dxa"/>
            <w:tcBorders>
              <w:top w:val="single" w:color="auto" w:sz="2" w:space="0"/>
              <w:bottom w:val="single" w:color="000000" w:sz="12" w:space="0"/>
            </w:tcBorders>
            <w:shd w:val="clear" w:color="auto" w:fill="auto"/>
          </w:tcPr>
          <w:p w:rsidRPr="00612143" w:rsidR="00612143" w:rsidP="0085377A" w:rsidRDefault="00612143" w14:paraId="62BE3D61" w14:textId="77777777">
            <w:pPr>
              <w:rPr>
                <w:b/>
                <w:bCs/>
              </w:rPr>
            </w:pPr>
            <w:r w:rsidRPr="00612143">
              <w:rPr>
                <w:b/>
                <w:bCs/>
              </w:rPr>
              <w:t>Symbol</w:t>
            </w:r>
          </w:p>
        </w:tc>
        <w:tc>
          <w:tcPr>
            <w:tcW w:w="2136" w:type="dxa"/>
            <w:tcBorders>
              <w:top w:val="single" w:color="auto" w:sz="2" w:space="0"/>
              <w:bottom w:val="single" w:color="000000" w:sz="12" w:space="0"/>
            </w:tcBorders>
            <w:shd w:val="clear" w:color="auto" w:fill="auto"/>
          </w:tcPr>
          <w:p w:rsidRPr="00612143" w:rsidR="00612143" w:rsidP="0085377A" w:rsidRDefault="00612143" w14:paraId="3745AC5F" w14:textId="77777777">
            <w:pPr>
              <w:rPr>
                <w:b/>
                <w:bCs/>
              </w:rPr>
            </w:pPr>
            <w:r w:rsidRPr="00612143">
              <w:rPr>
                <w:b/>
                <w:bCs/>
              </w:rPr>
              <w:t>Scientific Name</w:t>
            </w:r>
          </w:p>
        </w:tc>
        <w:tc>
          <w:tcPr>
            <w:tcW w:w="2136" w:type="dxa"/>
            <w:tcBorders>
              <w:top w:val="single" w:color="auto" w:sz="2" w:space="0"/>
              <w:bottom w:val="single" w:color="000000" w:sz="12" w:space="0"/>
            </w:tcBorders>
            <w:shd w:val="clear" w:color="auto" w:fill="auto"/>
          </w:tcPr>
          <w:p w:rsidRPr="00612143" w:rsidR="00612143" w:rsidP="0085377A" w:rsidRDefault="00612143" w14:paraId="06F29534" w14:textId="77777777">
            <w:pPr>
              <w:rPr>
                <w:b/>
                <w:bCs/>
              </w:rPr>
            </w:pPr>
            <w:r w:rsidRPr="00612143">
              <w:rPr>
                <w:b/>
                <w:bCs/>
              </w:rPr>
              <w:t>Common Name</w:t>
            </w:r>
          </w:p>
        </w:tc>
        <w:tc>
          <w:tcPr>
            <w:tcW w:w="1956" w:type="dxa"/>
            <w:tcBorders>
              <w:top w:val="single" w:color="auto" w:sz="2" w:space="0"/>
              <w:bottom w:val="single" w:color="000000" w:sz="12" w:space="0"/>
            </w:tcBorders>
            <w:shd w:val="clear" w:color="auto" w:fill="auto"/>
          </w:tcPr>
          <w:p w:rsidRPr="00612143" w:rsidR="00612143" w:rsidP="0085377A" w:rsidRDefault="00612143" w14:paraId="23529374" w14:textId="77777777">
            <w:pPr>
              <w:rPr>
                <w:b/>
                <w:bCs/>
              </w:rPr>
            </w:pPr>
            <w:r w:rsidRPr="00612143">
              <w:rPr>
                <w:b/>
                <w:bCs/>
              </w:rPr>
              <w:t>Canopy Position</w:t>
            </w:r>
          </w:p>
        </w:tc>
      </w:tr>
      <w:tr w:rsidRPr="00612143" w:rsidR="00612143" w:rsidTr="00612143" w14:paraId="02539FDF" w14:textId="77777777">
        <w:tc>
          <w:tcPr>
            <w:tcW w:w="1056" w:type="dxa"/>
            <w:tcBorders>
              <w:top w:val="single" w:color="000000" w:sz="12" w:space="0"/>
            </w:tcBorders>
            <w:shd w:val="clear" w:color="auto" w:fill="auto"/>
          </w:tcPr>
          <w:p w:rsidRPr="00612143" w:rsidR="00612143" w:rsidP="0085377A" w:rsidRDefault="00612143" w14:paraId="50C24F10" w14:textId="77777777">
            <w:pPr>
              <w:rPr>
                <w:bCs/>
              </w:rPr>
            </w:pPr>
            <w:r w:rsidRPr="00612143">
              <w:rPr>
                <w:bCs/>
              </w:rPr>
              <w:t>PIEN</w:t>
            </w:r>
          </w:p>
        </w:tc>
        <w:tc>
          <w:tcPr>
            <w:tcW w:w="2136" w:type="dxa"/>
            <w:tcBorders>
              <w:top w:val="single" w:color="000000" w:sz="12" w:space="0"/>
            </w:tcBorders>
            <w:shd w:val="clear" w:color="auto" w:fill="auto"/>
          </w:tcPr>
          <w:p w:rsidRPr="00612143" w:rsidR="00612143" w:rsidP="0085377A" w:rsidRDefault="00612143" w14:paraId="495FF832" w14:textId="77777777">
            <w:proofErr w:type="spellStart"/>
            <w:r w:rsidRPr="00612143">
              <w:t>Picea</w:t>
            </w:r>
            <w:proofErr w:type="spellEnd"/>
            <w:r w:rsidRPr="00612143">
              <w:t xml:space="preserve"> </w:t>
            </w:r>
            <w:proofErr w:type="spellStart"/>
            <w:r w:rsidRPr="00612143">
              <w:t>engelmannii</w:t>
            </w:r>
            <w:proofErr w:type="spellEnd"/>
          </w:p>
        </w:tc>
        <w:tc>
          <w:tcPr>
            <w:tcW w:w="2136" w:type="dxa"/>
            <w:tcBorders>
              <w:top w:val="single" w:color="000000" w:sz="12" w:space="0"/>
            </w:tcBorders>
            <w:shd w:val="clear" w:color="auto" w:fill="auto"/>
          </w:tcPr>
          <w:p w:rsidRPr="00612143" w:rsidR="00612143" w:rsidP="0085377A" w:rsidRDefault="00612143" w14:paraId="01C178C6" w14:textId="77777777">
            <w:r w:rsidRPr="00612143">
              <w:t>Engelmann spruce</w:t>
            </w:r>
          </w:p>
        </w:tc>
        <w:tc>
          <w:tcPr>
            <w:tcW w:w="1956" w:type="dxa"/>
            <w:tcBorders>
              <w:top w:val="single" w:color="000000" w:sz="12" w:space="0"/>
            </w:tcBorders>
            <w:shd w:val="clear" w:color="auto" w:fill="auto"/>
          </w:tcPr>
          <w:p w:rsidRPr="00612143" w:rsidR="00612143" w:rsidP="0085377A" w:rsidRDefault="00612143" w14:paraId="7642F8E7" w14:textId="77777777">
            <w:r w:rsidRPr="00612143">
              <w:t>Upper</w:t>
            </w:r>
          </w:p>
        </w:tc>
      </w:tr>
    </w:tbl>
    <w:p w:rsidR="00612143" w:rsidP="00612143" w:rsidRDefault="00612143" w14:paraId="5D28F245" w14:textId="77777777"/>
    <w:p w:rsidR="00612143" w:rsidP="00612143" w:rsidRDefault="00612143" w14:paraId="06E32D1F" w14:textId="77777777">
      <w:pPr>
        <w:pStyle w:val="SClassInfoPara"/>
      </w:pPr>
      <w:r>
        <w:t>Description</w:t>
      </w:r>
    </w:p>
    <w:p w:rsidR="00612143" w:rsidP="00612143" w:rsidRDefault="00612143" w14:paraId="54469F87" w14:textId="3D1DF0A7">
      <w:r>
        <w:t>Typically closed overstory of Engelmann spruce. Riparian deciduous species present but not dominant</w:t>
      </w:r>
      <w:r w:rsidR="00E339FA">
        <w:t>.</w:t>
      </w:r>
    </w:p>
    <w:p w:rsidR="00612143" w:rsidP="00612143" w:rsidRDefault="00612143" w14:paraId="3462F0C2" w14:textId="77777777"/>
    <w:p>
      <w:r>
        <w:rPr>
          <w:i/>
          <w:u w:val="single"/>
        </w:rPr>
        <w:t>Maximum Tree Size Class</w:t>
      </w:r>
      <w:br/>
      <w:r>
        <w:t>None</w:t>
      </w:r>
    </w:p>
    <w:p w:rsidR="00612143" w:rsidP="00612143" w:rsidRDefault="00612143" w14:paraId="52BB1FD6" w14:textId="3FD38B93">
      <w:pPr>
        <w:pStyle w:val="InfoPara"/>
        <w:pBdr>
          <w:top w:val="single" w:color="auto" w:sz="4" w:space="1"/>
        </w:pBdr>
      </w:pPr>
      <w:r xmlns:w="http://schemas.openxmlformats.org/wordprocessingml/2006/main">
        <w:t>Class C</w:t>
      </w:r>
      <w:r xmlns:w="http://schemas.openxmlformats.org/wordprocessingml/2006/main">
        <w:tab/>
        <w:t>68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12143" w:rsidP="00612143" w:rsidRDefault="00612143" w14:paraId="21FEE37E" w14:textId="77777777"/>
    <w:p w:rsidR="00612143" w:rsidP="00612143" w:rsidRDefault="00612143" w14:paraId="4A6A1E62"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612143" w:rsidR="00612143" w:rsidTr="00612143" w14:paraId="26B38B9D" w14:textId="77777777">
        <w:tc>
          <w:tcPr>
            <w:tcW w:w="1056" w:type="dxa"/>
            <w:tcBorders>
              <w:top w:val="single" w:color="auto" w:sz="2" w:space="0"/>
              <w:bottom w:val="single" w:color="000000" w:sz="12" w:space="0"/>
            </w:tcBorders>
            <w:shd w:val="clear" w:color="auto" w:fill="auto"/>
          </w:tcPr>
          <w:p w:rsidRPr="00612143" w:rsidR="00612143" w:rsidP="00C20333" w:rsidRDefault="00612143" w14:paraId="641C65A0" w14:textId="77777777">
            <w:pPr>
              <w:rPr>
                <w:b/>
                <w:bCs/>
              </w:rPr>
            </w:pPr>
            <w:r w:rsidRPr="00612143">
              <w:rPr>
                <w:b/>
                <w:bCs/>
              </w:rPr>
              <w:t>Symbol</w:t>
            </w:r>
          </w:p>
        </w:tc>
        <w:tc>
          <w:tcPr>
            <w:tcW w:w="2136" w:type="dxa"/>
            <w:tcBorders>
              <w:top w:val="single" w:color="auto" w:sz="2" w:space="0"/>
              <w:bottom w:val="single" w:color="000000" w:sz="12" w:space="0"/>
            </w:tcBorders>
            <w:shd w:val="clear" w:color="auto" w:fill="auto"/>
          </w:tcPr>
          <w:p w:rsidRPr="00612143" w:rsidR="00612143" w:rsidP="00C20333" w:rsidRDefault="00612143" w14:paraId="307384AA" w14:textId="77777777">
            <w:pPr>
              <w:rPr>
                <w:b/>
                <w:bCs/>
              </w:rPr>
            </w:pPr>
            <w:r w:rsidRPr="00612143">
              <w:rPr>
                <w:b/>
                <w:bCs/>
              </w:rPr>
              <w:t>Scientific Name</w:t>
            </w:r>
          </w:p>
        </w:tc>
        <w:tc>
          <w:tcPr>
            <w:tcW w:w="2136" w:type="dxa"/>
            <w:tcBorders>
              <w:top w:val="single" w:color="auto" w:sz="2" w:space="0"/>
              <w:bottom w:val="single" w:color="000000" w:sz="12" w:space="0"/>
            </w:tcBorders>
            <w:shd w:val="clear" w:color="auto" w:fill="auto"/>
          </w:tcPr>
          <w:p w:rsidRPr="00612143" w:rsidR="00612143" w:rsidP="00C20333" w:rsidRDefault="00612143" w14:paraId="5AB549EB" w14:textId="77777777">
            <w:pPr>
              <w:rPr>
                <w:b/>
                <w:bCs/>
              </w:rPr>
            </w:pPr>
            <w:r w:rsidRPr="00612143">
              <w:rPr>
                <w:b/>
                <w:bCs/>
              </w:rPr>
              <w:t>Common Name</w:t>
            </w:r>
          </w:p>
        </w:tc>
        <w:tc>
          <w:tcPr>
            <w:tcW w:w="1956" w:type="dxa"/>
            <w:tcBorders>
              <w:top w:val="single" w:color="auto" w:sz="2" w:space="0"/>
              <w:bottom w:val="single" w:color="000000" w:sz="12" w:space="0"/>
            </w:tcBorders>
            <w:shd w:val="clear" w:color="auto" w:fill="auto"/>
          </w:tcPr>
          <w:p w:rsidRPr="00612143" w:rsidR="00612143" w:rsidP="00C20333" w:rsidRDefault="00612143" w14:paraId="77E1A63E" w14:textId="77777777">
            <w:pPr>
              <w:rPr>
                <w:b/>
                <w:bCs/>
              </w:rPr>
            </w:pPr>
            <w:r w:rsidRPr="00612143">
              <w:rPr>
                <w:b/>
                <w:bCs/>
              </w:rPr>
              <w:t>Canopy Position</w:t>
            </w:r>
          </w:p>
        </w:tc>
      </w:tr>
      <w:tr w:rsidRPr="00612143" w:rsidR="00612143" w:rsidTr="00612143" w14:paraId="204D4B94" w14:textId="77777777">
        <w:tc>
          <w:tcPr>
            <w:tcW w:w="1056" w:type="dxa"/>
            <w:tcBorders>
              <w:top w:val="single" w:color="000000" w:sz="12" w:space="0"/>
            </w:tcBorders>
            <w:shd w:val="clear" w:color="auto" w:fill="auto"/>
          </w:tcPr>
          <w:p w:rsidRPr="00612143" w:rsidR="00612143" w:rsidP="00C20333" w:rsidRDefault="00612143" w14:paraId="50FFDFE0" w14:textId="77777777">
            <w:pPr>
              <w:rPr>
                <w:bCs/>
              </w:rPr>
            </w:pPr>
            <w:r w:rsidRPr="00612143">
              <w:rPr>
                <w:bCs/>
              </w:rPr>
              <w:t>PIEN</w:t>
            </w:r>
          </w:p>
        </w:tc>
        <w:tc>
          <w:tcPr>
            <w:tcW w:w="2136" w:type="dxa"/>
            <w:tcBorders>
              <w:top w:val="single" w:color="000000" w:sz="12" w:space="0"/>
            </w:tcBorders>
            <w:shd w:val="clear" w:color="auto" w:fill="auto"/>
          </w:tcPr>
          <w:p w:rsidRPr="00612143" w:rsidR="00612143" w:rsidP="00C20333" w:rsidRDefault="00612143" w14:paraId="033C660D" w14:textId="77777777">
            <w:proofErr w:type="spellStart"/>
            <w:r w:rsidRPr="00612143">
              <w:t>Picea</w:t>
            </w:r>
            <w:proofErr w:type="spellEnd"/>
            <w:r w:rsidRPr="00612143">
              <w:t xml:space="preserve"> </w:t>
            </w:r>
            <w:proofErr w:type="spellStart"/>
            <w:r w:rsidRPr="00612143">
              <w:t>engelmannii</w:t>
            </w:r>
            <w:proofErr w:type="spellEnd"/>
          </w:p>
        </w:tc>
        <w:tc>
          <w:tcPr>
            <w:tcW w:w="2136" w:type="dxa"/>
            <w:tcBorders>
              <w:top w:val="single" w:color="000000" w:sz="12" w:space="0"/>
            </w:tcBorders>
            <w:shd w:val="clear" w:color="auto" w:fill="auto"/>
          </w:tcPr>
          <w:p w:rsidRPr="00612143" w:rsidR="00612143" w:rsidP="00C20333" w:rsidRDefault="00612143" w14:paraId="3F23B3C0" w14:textId="77777777">
            <w:r w:rsidRPr="00612143">
              <w:t>Engelmann spruce</w:t>
            </w:r>
          </w:p>
        </w:tc>
        <w:tc>
          <w:tcPr>
            <w:tcW w:w="1956" w:type="dxa"/>
            <w:tcBorders>
              <w:top w:val="single" w:color="000000" w:sz="12" w:space="0"/>
            </w:tcBorders>
            <w:shd w:val="clear" w:color="auto" w:fill="auto"/>
          </w:tcPr>
          <w:p w:rsidRPr="00612143" w:rsidR="00612143" w:rsidP="00C20333" w:rsidRDefault="00612143" w14:paraId="57B39AFA" w14:textId="77777777">
            <w:r w:rsidRPr="00612143">
              <w:t>Upper</w:t>
            </w:r>
          </w:p>
        </w:tc>
      </w:tr>
    </w:tbl>
    <w:p w:rsidR="00612143" w:rsidP="00612143" w:rsidRDefault="00612143" w14:paraId="50592FAD" w14:textId="77777777"/>
    <w:p w:rsidR="00612143" w:rsidP="00612143" w:rsidRDefault="00612143" w14:paraId="0886E18F" w14:textId="77777777">
      <w:pPr>
        <w:pStyle w:val="SClassInfoPara"/>
      </w:pPr>
      <w:r>
        <w:t>Description</w:t>
      </w:r>
    </w:p>
    <w:p w:rsidR="00612143" w:rsidP="00612143" w:rsidRDefault="00612143" w14:paraId="3987D908" w14:textId="40A607AA">
      <w:r>
        <w:t>Typically closed</w:t>
      </w:r>
      <w:r w:rsidR="00CF696B">
        <w:t xml:space="preserve"> canopy</w:t>
      </w:r>
      <w:r>
        <w:t>, old Engelmann spruce trees. Canopy closure tends to be &gt;60%.</w:t>
      </w:r>
      <w:r w:rsidR="00CF696B">
        <w:t xml:space="preserve"> </w:t>
      </w:r>
    </w:p>
    <w:p w:rsidR="00612143" w:rsidP="00612143" w:rsidRDefault="00612143" w14:paraId="2B9DD695"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0.0001</w:t>
            </w:r>
          </w:p>
        </w:tc>
        <w:tc>
          <w:p>
            <w:pPr>
              <w:jc w:val="center"/>
            </w:pPr>
            <w:r>
              <w:rPr>
                <w:sz w:val="20"/>
              </w:rPr>
              <w:t>10000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12143" w:rsidP="00612143" w:rsidRDefault="00612143" w14:paraId="1DFA2D22" w14:textId="77777777">
      <w:proofErr w:type="spellStart"/>
      <w:r>
        <w:t>Kapler</w:t>
      </w:r>
      <w:proofErr w:type="spellEnd"/>
      <w:r>
        <w:t>-Smith, J. and W.C. Fischer. 1997. Fire ecology of the forest habitat types of northern Idaho. INT-GTR-363. Ogden, UT: USDA Forest Service, Intermountain Research Station. 142 pp.</w:t>
      </w:r>
    </w:p>
    <w:p w:rsidR="00612143" w:rsidP="00612143" w:rsidRDefault="00612143" w14:paraId="21A22E1F" w14:textId="77777777"/>
    <w:p w:rsidR="00612143" w:rsidP="00612143" w:rsidRDefault="00612143" w14:paraId="65D01AA6" w14:textId="77777777">
      <w:r>
        <w:t>NatureServe. 2007. International Ecological Classification Standard: Terrestrial Ecological Classifications. NatureServe Central Databases. Arlington, VA. Data current as of 10 February 2007.</w:t>
      </w:r>
    </w:p>
    <w:p w:rsidR="00612143" w:rsidP="00612143" w:rsidRDefault="00612143" w14:paraId="7B9B45C4" w14:textId="77777777"/>
    <w:p w:rsidR="00612143" w:rsidP="00612143" w:rsidRDefault="00612143" w14:paraId="0ED06CE3" w14:textId="319E5CCC">
      <w:r>
        <w:t xml:space="preserve">Olson, D.L. and J.K. Agee. 2005. Historical fires in Douglas-fir dominated riparian forests of the southern Cascades, Oregon. Fire Ecology 1(1): 51-74. </w:t>
      </w:r>
    </w:p>
    <w:p w:rsidR="00612143" w:rsidP="00612143" w:rsidRDefault="00612143" w14:paraId="6CEDFD87" w14:textId="77777777"/>
    <w:p w:rsidR="00612143" w:rsidP="00612143" w:rsidRDefault="00612143" w14:paraId="012425AC" w14:textId="235AC225">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612143" w:rsidP="00612143" w:rsidRDefault="00612143" w14:paraId="62C5F419" w14:textId="77777777"/>
    <w:p w:rsidR="00612143" w:rsidP="00612143" w:rsidRDefault="00612143" w14:paraId="5F326143" w14:textId="505FC8EC">
      <w:r>
        <w:t xml:space="preserve">Stevens, I. 1860. Narrative and Final Report of Explorations for a Route for a Pacific </w:t>
      </w:r>
      <w:r w:rsidR="00620334">
        <w:t>Railroad</w:t>
      </w:r>
      <w:r>
        <w:t xml:space="preserve">, 1855. In: Reports of Explorations and Surveys to ascertain the most practicable and economical route for a railroad from the Mississippi River to the Pacific Ocean. 36th Congress, House of Representatives. Executive Document No. 56. Volume XII. Book I. Washington, DC. </w:t>
      </w:r>
    </w:p>
    <w:p w:rsidR="00612143" w:rsidP="00612143" w:rsidRDefault="00612143" w14:paraId="2ACA2826" w14:textId="77777777"/>
    <w:p w:rsidR="00612143" w:rsidP="00612143" w:rsidRDefault="00612143" w14:paraId="2873075B" w14:textId="2CD9237C">
      <w:r>
        <w:t xml:space="preserve">Williams, C.K., B.F. Kelley, B.G. Smith and T.R. </w:t>
      </w:r>
      <w:proofErr w:type="spellStart"/>
      <w:r>
        <w:t>Lillybridge</w:t>
      </w:r>
      <w:proofErr w:type="spellEnd"/>
      <w:r>
        <w:t>. 1995. Forest plant associations of the Colville National Forest. Gen. Tech. Rep. PNW-GTR-360. Portland, OR: USDA Forest Service, Pacific Northwest Research Station. 375 pp.</w:t>
      </w:r>
    </w:p>
    <w:p w:rsidRPr="00A43E41" w:rsidR="004D5F12" w:rsidP="00612143" w:rsidRDefault="004D5F12" w14:paraId="5FEE07D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721D5" w14:textId="77777777" w:rsidR="00B032B2" w:rsidRDefault="00B032B2">
      <w:r>
        <w:separator/>
      </w:r>
    </w:p>
  </w:endnote>
  <w:endnote w:type="continuationSeparator" w:id="0">
    <w:p w14:paraId="2901FFAF" w14:textId="77777777" w:rsidR="00B032B2" w:rsidRDefault="00B032B2">
      <w:r>
        <w:continuationSeparator/>
      </w:r>
    </w:p>
  </w:endnote>
  <w:endnote w:type="continuationNotice" w:id="1">
    <w:p w14:paraId="2D20C9CB" w14:textId="77777777" w:rsidR="00B032B2" w:rsidRDefault="00B03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5741B" w14:textId="77777777" w:rsidR="00612143" w:rsidRDefault="00612143" w:rsidP="0061214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B36FF" w14:textId="77777777" w:rsidR="00B032B2" w:rsidRDefault="00B032B2">
      <w:r>
        <w:separator/>
      </w:r>
    </w:p>
  </w:footnote>
  <w:footnote w:type="continuationSeparator" w:id="0">
    <w:p w14:paraId="3ADEE832" w14:textId="77777777" w:rsidR="00B032B2" w:rsidRDefault="00B032B2">
      <w:r>
        <w:continuationSeparator/>
      </w:r>
    </w:p>
  </w:footnote>
  <w:footnote w:type="continuationNotice" w:id="1">
    <w:p w14:paraId="563685E2" w14:textId="77777777" w:rsidR="00B032B2" w:rsidRDefault="00B032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12491" w14:textId="77777777" w:rsidR="00A43E41" w:rsidRDefault="00A43E41" w:rsidP="0061214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143"/>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0D38"/>
    <w:rsid w:val="0004371F"/>
    <w:rsid w:val="000457F2"/>
    <w:rsid w:val="000462D2"/>
    <w:rsid w:val="00050E14"/>
    <w:rsid w:val="00055044"/>
    <w:rsid w:val="00056C2B"/>
    <w:rsid w:val="000575ED"/>
    <w:rsid w:val="00060616"/>
    <w:rsid w:val="00060863"/>
    <w:rsid w:val="00060925"/>
    <w:rsid w:val="00060D2C"/>
    <w:rsid w:val="00062E6C"/>
    <w:rsid w:val="00072EFC"/>
    <w:rsid w:val="000A204B"/>
    <w:rsid w:val="000A7972"/>
    <w:rsid w:val="000B4535"/>
    <w:rsid w:val="000B5DA8"/>
    <w:rsid w:val="000B72C9"/>
    <w:rsid w:val="000C605F"/>
    <w:rsid w:val="000C6641"/>
    <w:rsid w:val="000D0A31"/>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7227"/>
    <w:rsid w:val="00153793"/>
    <w:rsid w:val="00157317"/>
    <w:rsid w:val="0016738D"/>
    <w:rsid w:val="001675A9"/>
    <w:rsid w:val="00167CCD"/>
    <w:rsid w:val="001716CF"/>
    <w:rsid w:val="00175953"/>
    <w:rsid w:val="001811F1"/>
    <w:rsid w:val="00190A7C"/>
    <w:rsid w:val="00191991"/>
    <w:rsid w:val="00191C68"/>
    <w:rsid w:val="001A0625"/>
    <w:rsid w:val="001A09C3"/>
    <w:rsid w:val="001A24C2"/>
    <w:rsid w:val="001B1731"/>
    <w:rsid w:val="001B68A1"/>
    <w:rsid w:val="001C099D"/>
    <w:rsid w:val="001C2B3F"/>
    <w:rsid w:val="001C6795"/>
    <w:rsid w:val="001D2631"/>
    <w:rsid w:val="001D2AED"/>
    <w:rsid w:val="001D5A3C"/>
    <w:rsid w:val="001D6A01"/>
    <w:rsid w:val="001E1533"/>
    <w:rsid w:val="001E60C8"/>
    <w:rsid w:val="001E6E49"/>
    <w:rsid w:val="001F49B4"/>
    <w:rsid w:val="001F5CCC"/>
    <w:rsid w:val="00201D37"/>
    <w:rsid w:val="002035A1"/>
    <w:rsid w:val="00206C07"/>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4315"/>
    <w:rsid w:val="0030596E"/>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A6CBB"/>
    <w:rsid w:val="003B7824"/>
    <w:rsid w:val="003C4AA1"/>
    <w:rsid w:val="003C6CFB"/>
    <w:rsid w:val="003D4155"/>
    <w:rsid w:val="003D41E3"/>
    <w:rsid w:val="003D7188"/>
    <w:rsid w:val="003E086A"/>
    <w:rsid w:val="003E0D94"/>
    <w:rsid w:val="003E434C"/>
    <w:rsid w:val="003E4BEC"/>
    <w:rsid w:val="003F322E"/>
    <w:rsid w:val="00400D76"/>
    <w:rsid w:val="004016D3"/>
    <w:rsid w:val="004052F1"/>
    <w:rsid w:val="00412807"/>
    <w:rsid w:val="00412D14"/>
    <w:rsid w:val="00413292"/>
    <w:rsid w:val="00414CF5"/>
    <w:rsid w:val="004243CD"/>
    <w:rsid w:val="00432615"/>
    <w:rsid w:val="00432E5B"/>
    <w:rsid w:val="00437774"/>
    <w:rsid w:val="00437788"/>
    <w:rsid w:val="00437C6B"/>
    <w:rsid w:val="00444814"/>
    <w:rsid w:val="0045006E"/>
    <w:rsid w:val="00457B5F"/>
    <w:rsid w:val="00462F89"/>
    <w:rsid w:val="00464BB8"/>
    <w:rsid w:val="00465533"/>
    <w:rsid w:val="0047010D"/>
    <w:rsid w:val="004830F3"/>
    <w:rsid w:val="004921EE"/>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071BC"/>
    <w:rsid w:val="0051094E"/>
    <w:rsid w:val="00511556"/>
    <w:rsid w:val="00512636"/>
    <w:rsid w:val="00516053"/>
    <w:rsid w:val="00522705"/>
    <w:rsid w:val="00522769"/>
    <w:rsid w:val="00522DA8"/>
    <w:rsid w:val="00531069"/>
    <w:rsid w:val="00531D5A"/>
    <w:rsid w:val="00534E2F"/>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5F71C5"/>
    <w:rsid w:val="006117F4"/>
    <w:rsid w:val="00612143"/>
    <w:rsid w:val="0061440A"/>
    <w:rsid w:val="00614BE0"/>
    <w:rsid w:val="00615F32"/>
    <w:rsid w:val="00620334"/>
    <w:rsid w:val="00620506"/>
    <w:rsid w:val="00621C0C"/>
    <w:rsid w:val="00626A79"/>
    <w:rsid w:val="00631904"/>
    <w:rsid w:val="006322F2"/>
    <w:rsid w:val="00634B44"/>
    <w:rsid w:val="00650861"/>
    <w:rsid w:val="00654174"/>
    <w:rsid w:val="00657F3E"/>
    <w:rsid w:val="00662B2A"/>
    <w:rsid w:val="00672551"/>
    <w:rsid w:val="00683368"/>
    <w:rsid w:val="006909B7"/>
    <w:rsid w:val="00691641"/>
    <w:rsid w:val="00691C3A"/>
    <w:rsid w:val="006A3B52"/>
    <w:rsid w:val="006A451F"/>
    <w:rsid w:val="006A51EC"/>
    <w:rsid w:val="006B2BBF"/>
    <w:rsid w:val="006B76FF"/>
    <w:rsid w:val="006C0ECB"/>
    <w:rsid w:val="006C441D"/>
    <w:rsid w:val="006C774F"/>
    <w:rsid w:val="006D2137"/>
    <w:rsid w:val="006D577B"/>
    <w:rsid w:val="006D5D9D"/>
    <w:rsid w:val="006E3E5C"/>
    <w:rsid w:val="006E59C5"/>
    <w:rsid w:val="006E6371"/>
    <w:rsid w:val="006E75F9"/>
    <w:rsid w:val="00700C23"/>
    <w:rsid w:val="0070333C"/>
    <w:rsid w:val="00703CDD"/>
    <w:rsid w:val="00715737"/>
    <w:rsid w:val="0071596C"/>
    <w:rsid w:val="007159E8"/>
    <w:rsid w:val="0072055A"/>
    <w:rsid w:val="00720782"/>
    <w:rsid w:val="00721E2C"/>
    <w:rsid w:val="00724553"/>
    <w:rsid w:val="00724686"/>
    <w:rsid w:val="00751DBE"/>
    <w:rsid w:val="0075574E"/>
    <w:rsid w:val="00760203"/>
    <w:rsid w:val="00763504"/>
    <w:rsid w:val="00766A66"/>
    <w:rsid w:val="00767EBB"/>
    <w:rsid w:val="007742B4"/>
    <w:rsid w:val="007863E7"/>
    <w:rsid w:val="00787C00"/>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5326E"/>
    <w:rsid w:val="00857297"/>
    <w:rsid w:val="008610DF"/>
    <w:rsid w:val="00863049"/>
    <w:rsid w:val="008658E9"/>
    <w:rsid w:val="0086611D"/>
    <w:rsid w:val="0086782E"/>
    <w:rsid w:val="00867BEE"/>
    <w:rsid w:val="0088604E"/>
    <w:rsid w:val="00887FAA"/>
    <w:rsid w:val="008959BF"/>
    <w:rsid w:val="008A121D"/>
    <w:rsid w:val="008A1D1B"/>
    <w:rsid w:val="008A1F68"/>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285D"/>
    <w:rsid w:val="00A87C35"/>
    <w:rsid w:val="00A9365B"/>
    <w:rsid w:val="00AA0869"/>
    <w:rsid w:val="00AB2AB3"/>
    <w:rsid w:val="00AB49B1"/>
    <w:rsid w:val="00AB639F"/>
    <w:rsid w:val="00AC2198"/>
    <w:rsid w:val="00AD207D"/>
    <w:rsid w:val="00AE18EA"/>
    <w:rsid w:val="00AE4E67"/>
    <w:rsid w:val="00AF4B89"/>
    <w:rsid w:val="00B02771"/>
    <w:rsid w:val="00B032B2"/>
    <w:rsid w:val="00B1195A"/>
    <w:rsid w:val="00B17612"/>
    <w:rsid w:val="00B17978"/>
    <w:rsid w:val="00B26135"/>
    <w:rsid w:val="00B31EE1"/>
    <w:rsid w:val="00B34DC5"/>
    <w:rsid w:val="00B45186"/>
    <w:rsid w:val="00B47958"/>
    <w:rsid w:val="00B50030"/>
    <w:rsid w:val="00B525B4"/>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916"/>
    <w:rsid w:val="00C42239"/>
    <w:rsid w:val="00C43CF6"/>
    <w:rsid w:val="00C50E68"/>
    <w:rsid w:val="00C525D4"/>
    <w:rsid w:val="00C52E14"/>
    <w:rsid w:val="00C7198A"/>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696B"/>
    <w:rsid w:val="00CF7A47"/>
    <w:rsid w:val="00D04D5D"/>
    <w:rsid w:val="00D05518"/>
    <w:rsid w:val="00D0641F"/>
    <w:rsid w:val="00D1051B"/>
    <w:rsid w:val="00D111B5"/>
    <w:rsid w:val="00D12502"/>
    <w:rsid w:val="00D21167"/>
    <w:rsid w:val="00D2240A"/>
    <w:rsid w:val="00D3113E"/>
    <w:rsid w:val="00D335C9"/>
    <w:rsid w:val="00D34939"/>
    <w:rsid w:val="00D37B60"/>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B1F84"/>
    <w:rsid w:val="00DB291F"/>
    <w:rsid w:val="00DB5E0C"/>
    <w:rsid w:val="00DC151A"/>
    <w:rsid w:val="00DC5A16"/>
    <w:rsid w:val="00DC5A5A"/>
    <w:rsid w:val="00DD1FBA"/>
    <w:rsid w:val="00DD4341"/>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6950"/>
    <w:rsid w:val="00E27D06"/>
    <w:rsid w:val="00E3220D"/>
    <w:rsid w:val="00E32B28"/>
    <w:rsid w:val="00E339FA"/>
    <w:rsid w:val="00E44DBF"/>
    <w:rsid w:val="00E61F9B"/>
    <w:rsid w:val="00E741B2"/>
    <w:rsid w:val="00E75D01"/>
    <w:rsid w:val="00E83022"/>
    <w:rsid w:val="00E86BED"/>
    <w:rsid w:val="00E9262C"/>
    <w:rsid w:val="00E97299"/>
    <w:rsid w:val="00EB53DC"/>
    <w:rsid w:val="00EC4A14"/>
    <w:rsid w:val="00ED013A"/>
    <w:rsid w:val="00ED240F"/>
    <w:rsid w:val="00ED3436"/>
    <w:rsid w:val="00ED69E5"/>
    <w:rsid w:val="00EF1C61"/>
    <w:rsid w:val="00EF3349"/>
    <w:rsid w:val="00EF54A9"/>
    <w:rsid w:val="00EF6C66"/>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465E1"/>
  <w15:docId w15:val="{9EBF54B1-2492-4BFF-BA82-13F791BB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620334"/>
    <w:rPr>
      <w:sz w:val="16"/>
      <w:szCs w:val="16"/>
    </w:rPr>
  </w:style>
  <w:style w:type="paragraph" w:styleId="CommentText">
    <w:name w:val="annotation text"/>
    <w:basedOn w:val="Normal"/>
    <w:link w:val="CommentTextChar"/>
    <w:uiPriority w:val="99"/>
    <w:semiHidden/>
    <w:unhideWhenUsed/>
    <w:rsid w:val="00620334"/>
    <w:rPr>
      <w:sz w:val="20"/>
      <w:szCs w:val="20"/>
    </w:rPr>
  </w:style>
  <w:style w:type="character" w:customStyle="1" w:styleId="CommentTextChar">
    <w:name w:val="Comment Text Char"/>
    <w:basedOn w:val="DefaultParagraphFont"/>
    <w:link w:val="CommentText"/>
    <w:uiPriority w:val="99"/>
    <w:semiHidden/>
    <w:rsid w:val="00620334"/>
  </w:style>
  <w:style w:type="paragraph" w:styleId="CommentSubject">
    <w:name w:val="annotation subject"/>
    <w:basedOn w:val="CommentText"/>
    <w:next w:val="CommentText"/>
    <w:link w:val="CommentSubjectChar"/>
    <w:uiPriority w:val="99"/>
    <w:semiHidden/>
    <w:unhideWhenUsed/>
    <w:rsid w:val="00620334"/>
    <w:rPr>
      <w:b/>
      <w:bCs/>
    </w:rPr>
  </w:style>
  <w:style w:type="character" w:customStyle="1" w:styleId="CommentSubjectChar">
    <w:name w:val="Comment Subject Char"/>
    <w:basedOn w:val="CommentTextChar"/>
    <w:link w:val="CommentSubject"/>
    <w:uiPriority w:val="99"/>
    <w:semiHidden/>
    <w:rsid w:val="00620334"/>
    <w:rPr>
      <w:b/>
      <w:bCs/>
    </w:rPr>
  </w:style>
  <w:style w:type="paragraph" w:styleId="BalloonText">
    <w:name w:val="Balloon Text"/>
    <w:basedOn w:val="Normal"/>
    <w:link w:val="BalloonTextChar"/>
    <w:uiPriority w:val="99"/>
    <w:semiHidden/>
    <w:unhideWhenUsed/>
    <w:rsid w:val="00620334"/>
    <w:rPr>
      <w:rFonts w:ascii="Tahoma" w:hAnsi="Tahoma" w:cs="Tahoma"/>
      <w:sz w:val="16"/>
      <w:szCs w:val="16"/>
    </w:rPr>
  </w:style>
  <w:style w:type="character" w:customStyle="1" w:styleId="BalloonTextChar">
    <w:name w:val="Balloon Text Char"/>
    <w:basedOn w:val="DefaultParagraphFont"/>
    <w:link w:val="BalloonText"/>
    <w:uiPriority w:val="99"/>
    <w:semiHidden/>
    <w:rsid w:val="00620334"/>
    <w:rPr>
      <w:rFonts w:ascii="Tahoma" w:hAnsi="Tahoma" w:cs="Tahoma"/>
      <w:sz w:val="16"/>
      <w:szCs w:val="16"/>
    </w:rPr>
  </w:style>
  <w:style w:type="paragraph" w:styleId="ListParagraph">
    <w:name w:val="List Paragraph"/>
    <w:basedOn w:val="Normal"/>
    <w:uiPriority w:val="34"/>
    <w:qFormat/>
    <w:rsid w:val="00040D38"/>
    <w:pPr>
      <w:ind w:left="720"/>
    </w:pPr>
    <w:rPr>
      <w:rFonts w:ascii="Calibri" w:eastAsiaTheme="minorHAnsi" w:hAnsi="Calibri"/>
      <w:sz w:val="22"/>
      <w:szCs w:val="22"/>
    </w:rPr>
  </w:style>
  <w:style w:type="character" w:styleId="Hyperlink">
    <w:name w:val="Hyperlink"/>
    <w:basedOn w:val="DefaultParagraphFont"/>
    <w:rsid w:val="00040D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0477050">
      <w:bodyDiv w:val="1"/>
      <w:marLeft w:val="0"/>
      <w:marRight w:val="0"/>
      <w:marTop w:val="0"/>
      <w:marBottom w:val="0"/>
      <w:divBdr>
        <w:top w:val="none" w:sz="0" w:space="0" w:color="auto"/>
        <w:left w:val="none" w:sz="0" w:space="0" w:color="auto"/>
        <w:bottom w:val="none" w:sz="0" w:space="0" w:color="auto"/>
        <w:right w:val="none" w:sz="0" w:space="0" w:color="auto"/>
      </w:divBdr>
    </w:div>
    <w:div w:id="192074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4</Pages>
  <Words>1054</Words>
  <Characters>6011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2014-08-21T14:07:00Z</cp:lastPrinted>
  <dcterms:created xsi:type="dcterms:W3CDTF">2018-07-31T23:09:00Z</dcterms:created>
  <dcterms:modified xsi:type="dcterms:W3CDTF">2018-12-19T18:17:00Z</dcterms:modified>
</cp:coreProperties>
</file>