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2C1B" w:rsidP="00BA1A5A" w:rsidRDefault="00AD2C1B">
      <w:pPr>
        <w:pStyle w:val="BpSTitle"/>
      </w:pPr>
      <w:r>
        <w:t>13040</w:t>
      </w:r>
    </w:p>
    <w:p w:rsidR="00BA1A5A" w:rsidP="00BA1A5A" w:rsidRDefault="00BA1A5A">
      <w:pPr>
        <w:pStyle w:val="BpSTitle"/>
      </w:pPr>
      <w:r>
        <w:t>Ozark-Ouachita Dry-Mesic Oak Forest</w:t>
      </w:r>
    </w:p>
    <w:p w:rsidR="00BA1A5A" w:rsidP="00F92BCC" w:rsidRDefault="00BA1A5A">
      <w:pPr>
        <w:tabs>
          <w:tab w:val="left" w:pos="6840"/>
        </w:tabs>
      </w:pPr>
      <w:r>
        <w:t xmlns:w="http://schemas.openxmlformats.org/wordprocessingml/2006/main">BpS Model/Description Version: Aug. 2020</w:t>
      </w:r>
      <w:r w:rsidR="00F92BCC">
        <w:tab/>
      </w:r>
    </w:p>
    <w:p w:rsidR="006A25E2" w:rsidP="00532342" w:rsidRDefault="006A25E2">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24"/>
        <w:gridCol w:w="1596"/>
        <w:gridCol w:w="2052"/>
      </w:tblGrid>
      <w:tr w:rsidRPr="00BA1A5A" w:rsidR="00BA1A5A" w:rsidTr="00BA1A5A">
        <w:tc>
          <w:tcPr>
            <w:tcW w:w="1632" w:type="dxa"/>
            <w:tcBorders>
              <w:top w:val="single" w:color="auto" w:sz="2" w:space="0"/>
              <w:left w:val="single" w:color="auto" w:sz="12" w:space="0"/>
              <w:bottom w:val="single" w:color="000000" w:sz="12" w:space="0"/>
            </w:tcBorders>
            <w:shd w:val="clear" w:color="auto" w:fill="auto"/>
          </w:tcPr>
          <w:p w:rsidRPr="00BA1A5A" w:rsidR="00BA1A5A" w:rsidP="005D6F6D" w:rsidRDefault="00BA1A5A">
            <w:pPr>
              <w:rPr>
                <w:b/>
                <w:bCs/>
              </w:rPr>
            </w:pPr>
            <w:r w:rsidRPr="00BA1A5A">
              <w:rPr>
                <w:b/>
                <w:bCs/>
              </w:rPr>
              <w:t>Modelers</w:t>
            </w:r>
          </w:p>
        </w:tc>
        <w:tc>
          <w:tcPr>
            <w:tcW w:w="2124" w:type="dxa"/>
            <w:tcBorders>
              <w:top w:val="single" w:color="auto" w:sz="2" w:space="0"/>
              <w:bottom w:val="single" w:color="000000" w:sz="12" w:space="0"/>
              <w:right w:val="single" w:color="000000" w:sz="12" w:space="0"/>
            </w:tcBorders>
            <w:shd w:val="clear" w:color="auto" w:fill="auto"/>
          </w:tcPr>
          <w:p w:rsidRPr="00BA1A5A" w:rsidR="00BA1A5A" w:rsidP="005D6F6D" w:rsidRDefault="00BA1A5A">
            <w:pPr>
              <w:rPr>
                <w:b/>
                <w:bCs/>
              </w:rPr>
            </w:pPr>
          </w:p>
        </w:tc>
        <w:tc>
          <w:tcPr>
            <w:tcW w:w="1596" w:type="dxa"/>
            <w:tcBorders>
              <w:top w:val="single" w:color="auto" w:sz="2" w:space="0"/>
              <w:left w:val="single" w:color="000000" w:sz="12" w:space="0"/>
              <w:bottom w:val="single" w:color="000000" w:sz="12" w:space="0"/>
            </w:tcBorders>
            <w:shd w:val="clear" w:color="auto" w:fill="auto"/>
          </w:tcPr>
          <w:p w:rsidRPr="00BA1A5A" w:rsidR="00BA1A5A" w:rsidP="005D6F6D" w:rsidRDefault="00BA1A5A">
            <w:pPr>
              <w:rPr>
                <w:b/>
                <w:bCs/>
              </w:rPr>
            </w:pPr>
            <w:r w:rsidRPr="00BA1A5A">
              <w:rPr>
                <w:b/>
                <w:bCs/>
              </w:rPr>
              <w:t>Reviewers</w:t>
            </w:r>
          </w:p>
        </w:tc>
        <w:tc>
          <w:tcPr>
            <w:tcW w:w="2052" w:type="dxa"/>
            <w:tcBorders>
              <w:top w:val="single" w:color="auto" w:sz="2" w:space="0"/>
              <w:bottom w:val="single" w:color="000000" w:sz="12" w:space="0"/>
            </w:tcBorders>
            <w:shd w:val="clear" w:color="auto" w:fill="auto"/>
          </w:tcPr>
          <w:p w:rsidRPr="00BA1A5A" w:rsidR="00BA1A5A" w:rsidP="005D6F6D" w:rsidRDefault="00BA1A5A">
            <w:pPr>
              <w:rPr>
                <w:b/>
                <w:bCs/>
              </w:rPr>
            </w:pPr>
          </w:p>
        </w:tc>
      </w:tr>
      <w:tr w:rsidRPr="00BA1A5A" w:rsidR="00BA1A5A" w:rsidTr="00BA1A5A">
        <w:tc>
          <w:tcPr>
            <w:tcW w:w="1632" w:type="dxa"/>
            <w:tcBorders>
              <w:top w:val="single" w:color="000000" w:sz="12" w:space="0"/>
              <w:left w:val="single" w:color="auto" w:sz="12" w:space="0"/>
            </w:tcBorders>
            <w:shd w:val="clear" w:color="auto" w:fill="auto"/>
          </w:tcPr>
          <w:p w:rsidRPr="00BA1A5A" w:rsidR="00BA1A5A" w:rsidP="005D6F6D" w:rsidRDefault="00BA1A5A">
            <w:pPr>
              <w:rPr>
                <w:bCs/>
              </w:rPr>
            </w:pPr>
            <w:r w:rsidRPr="00BA1A5A">
              <w:rPr>
                <w:bCs/>
              </w:rPr>
              <w:t>Roger Fryar</w:t>
            </w:r>
          </w:p>
        </w:tc>
        <w:tc>
          <w:tcPr>
            <w:tcW w:w="2124" w:type="dxa"/>
            <w:tcBorders>
              <w:top w:val="single" w:color="000000" w:sz="12" w:space="0"/>
              <w:right w:val="single" w:color="000000" w:sz="12" w:space="0"/>
            </w:tcBorders>
            <w:shd w:val="clear" w:color="auto" w:fill="auto"/>
          </w:tcPr>
          <w:p w:rsidRPr="00BA1A5A" w:rsidR="00BA1A5A" w:rsidP="005D6F6D" w:rsidRDefault="00BA1A5A">
            <w:r w:rsidRPr="00BA1A5A">
              <w:t>rfryar@fs.fed.us</w:t>
            </w:r>
          </w:p>
        </w:tc>
        <w:tc>
          <w:tcPr>
            <w:tcW w:w="1596" w:type="dxa"/>
            <w:tcBorders>
              <w:top w:val="single" w:color="000000" w:sz="12" w:space="0"/>
              <w:left w:val="single" w:color="000000" w:sz="12" w:space="0"/>
            </w:tcBorders>
            <w:shd w:val="clear" w:color="auto" w:fill="auto"/>
          </w:tcPr>
          <w:p w:rsidRPr="00BA1A5A" w:rsidR="00BA1A5A" w:rsidP="005D6F6D" w:rsidRDefault="00BA1A5A">
            <w:r w:rsidRPr="00BA1A5A">
              <w:t>Susan Hooks</w:t>
            </w:r>
          </w:p>
        </w:tc>
        <w:tc>
          <w:tcPr>
            <w:tcW w:w="2052" w:type="dxa"/>
            <w:tcBorders>
              <w:top w:val="single" w:color="000000" w:sz="12" w:space="0"/>
            </w:tcBorders>
            <w:shd w:val="clear" w:color="auto" w:fill="auto"/>
          </w:tcPr>
          <w:p w:rsidRPr="00BA1A5A" w:rsidR="00BA1A5A" w:rsidP="005D6F6D" w:rsidRDefault="00BA1A5A">
            <w:r w:rsidRPr="00BA1A5A">
              <w:t>shooks@fs.fed.us</w:t>
            </w:r>
          </w:p>
        </w:tc>
      </w:tr>
      <w:tr w:rsidRPr="00BA1A5A" w:rsidR="00BA1A5A" w:rsidTr="00BA1A5A">
        <w:tc>
          <w:tcPr>
            <w:tcW w:w="1632" w:type="dxa"/>
            <w:tcBorders>
              <w:left w:val="single" w:color="auto" w:sz="12" w:space="0"/>
            </w:tcBorders>
            <w:shd w:val="clear" w:color="auto" w:fill="auto"/>
          </w:tcPr>
          <w:p w:rsidRPr="00BA1A5A" w:rsidR="00BA1A5A" w:rsidP="005D6F6D" w:rsidRDefault="00BA1A5A">
            <w:pPr>
              <w:rPr>
                <w:bCs/>
              </w:rPr>
            </w:pPr>
            <w:r w:rsidRPr="00BA1A5A">
              <w:rPr>
                <w:bCs/>
              </w:rPr>
              <w:t>Betty Crump</w:t>
            </w:r>
          </w:p>
        </w:tc>
        <w:tc>
          <w:tcPr>
            <w:tcW w:w="2124" w:type="dxa"/>
            <w:tcBorders>
              <w:right w:val="single" w:color="000000" w:sz="12" w:space="0"/>
            </w:tcBorders>
            <w:shd w:val="clear" w:color="auto" w:fill="auto"/>
          </w:tcPr>
          <w:p w:rsidRPr="00BA1A5A" w:rsidR="00BA1A5A" w:rsidP="005D6F6D" w:rsidRDefault="00BA1A5A">
            <w:r w:rsidRPr="00BA1A5A">
              <w:t>bcrump@fs.fed.us</w:t>
            </w:r>
          </w:p>
        </w:tc>
        <w:tc>
          <w:tcPr>
            <w:tcW w:w="1596" w:type="dxa"/>
            <w:tcBorders>
              <w:left w:val="single" w:color="000000" w:sz="12" w:space="0"/>
            </w:tcBorders>
            <w:shd w:val="clear" w:color="auto" w:fill="auto"/>
          </w:tcPr>
          <w:p w:rsidRPr="00BA1A5A" w:rsidR="00BA1A5A" w:rsidP="005D6F6D" w:rsidRDefault="00BA1A5A">
            <w:r w:rsidRPr="00BA1A5A">
              <w:t>None</w:t>
            </w:r>
          </w:p>
        </w:tc>
        <w:tc>
          <w:tcPr>
            <w:tcW w:w="2052" w:type="dxa"/>
            <w:shd w:val="clear" w:color="auto" w:fill="auto"/>
          </w:tcPr>
          <w:p w:rsidRPr="00BA1A5A" w:rsidR="00BA1A5A" w:rsidP="005D6F6D" w:rsidRDefault="00BA1A5A">
            <w:r w:rsidRPr="00BA1A5A">
              <w:t>None</w:t>
            </w:r>
          </w:p>
        </w:tc>
      </w:tr>
      <w:tr w:rsidRPr="00BA1A5A" w:rsidR="00BA1A5A" w:rsidTr="00BA1A5A">
        <w:tc>
          <w:tcPr>
            <w:tcW w:w="1632" w:type="dxa"/>
            <w:tcBorders>
              <w:left w:val="single" w:color="auto" w:sz="12" w:space="0"/>
              <w:bottom w:val="single" w:color="auto" w:sz="2" w:space="0"/>
            </w:tcBorders>
            <w:shd w:val="clear" w:color="auto" w:fill="auto"/>
          </w:tcPr>
          <w:p w:rsidRPr="00BA1A5A" w:rsidR="00BA1A5A" w:rsidP="005D6F6D" w:rsidRDefault="00BA1A5A">
            <w:pPr>
              <w:rPr>
                <w:bCs/>
              </w:rPr>
            </w:pPr>
            <w:r w:rsidRPr="00BA1A5A">
              <w:rPr>
                <w:bCs/>
              </w:rPr>
              <w:t>None</w:t>
            </w:r>
          </w:p>
        </w:tc>
        <w:tc>
          <w:tcPr>
            <w:tcW w:w="2124" w:type="dxa"/>
            <w:tcBorders>
              <w:right w:val="single" w:color="000000" w:sz="12" w:space="0"/>
            </w:tcBorders>
            <w:shd w:val="clear" w:color="auto" w:fill="auto"/>
          </w:tcPr>
          <w:p w:rsidRPr="00BA1A5A" w:rsidR="00BA1A5A" w:rsidP="005D6F6D" w:rsidRDefault="00BA1A5A">
            <w:r w:rsidRPr="00BA1A5A">
              <w:t>None</w:t>
            </w:r>
          </w:p>
        </w:tc>
        <w:tc>
          <w:tcPr>
            <w:tcW w:w="1596" w:type="dxa"/>
            <w:tcBorders>
              <w:left w:val="single" w:color="000000" w:sz="12" w:space="0"/>
              <w:bottom w:val="single" w:color="auto" w:sz="2" w:space="0"/>
            </w:tcBorders>
            <w:shd w:val="clear" w:color="auto" w:fill="auto"/>
          </w:tcPr>
          <w:p w:rsidRPr="00BA1A5A" w:rsidR="00BA1A5A" w:rsidP="005D6F6D" w:rsidRDefault="00BA1A5A">
            <w:r w:rsidRPr="00BA1A5A">
              <w:t>None</w:t>
            </w:r>
          </w:p>
        </w:tc>
        <w:tc>
          <w:tcPr>
            <w:tcW w:w="2052" w:type="dxa"/>
            <w:shd w:val="clear" w:color="auto" w:fill="auto"/>
          </w:tcPr>
          <w:p w:rsidRPr="00BA1A5A" w:rsidR="00BA1A5A" w:rsidP="005D6F6D" w:rsidRDefault="00BA1A5A">
            <w:r w:rsidRPr="00BA1A5A">
              <w:t>None</w:t>
            </w:r>
          </w:p>
        </w:tc>
      </w:tr>
    </w:tbl>
    <w:p w:rsidR="0028384C" w:rsidP="00BA1A5A" w:rsidRDefault="0028384C">
      <w:pPr>
        <w:rPr>
          <w:b/>
        </w:rPr>
      </w:pPr>
    </w:p>
    <w:p w:rsidRPr="00E609A0" w:rsidR="00BA1A5A" w:rsidP="00BA1A5A" w:rsidRDefault="00E609A0">
      <w:r>
        <w:rPr>
          <w:b/>
        </w:rPr>
        <w:t>Reviewe</w:t>
      </w:r>
      <w:r w:rsidR="00F92BCC">
        <w:rPr>
          <w:b/>
        </w:rPr>
        <w:t>rs</w:t>
      </w:r>
      <w:r w:rsidR="0028384C">
        <w:rPr>
          <w:b/>
        </w:rPr>
        <w:t xml:space="preserve">: </w:t>
      </w:r>
      <w:r>
        <w:t>Benjamin Knapp and Douglas Zollner</w:t>
      </w:r>
    </w:p>
    <w:p w:rsidR="00BA1A5A" w:rsidP="00BA1A5A" w:rsidRDefault="00BA1A5A">
      <w:pPr>
        <w:pStyle w:val="InfoPara"/>
      </w:pPr>
      <w:r>
        <w:t>Vegetation Type</w:t>
      </w:r>
    </w:p>
    <w:p w:rsidR="00BA1A5A" w:rsidP="00BA1A5A" w:rsidRDefault="00BA1A5A">
      <w:r>
        <w:t>Forest and Woodland</w:t>
      </w:r>
    </w:p>
    <w:p w:rsidR="00BA1A5A" w:rsidP="00BA1A5A" w:rsidRDefault="00BA1A5A">
      <w:pPr>
        <w:pStyle w:val="InfoPara"/>
      </w:pPr>
      <w:r>
        <w:t>Map Zones</w:t>
      </w:r>
    </w:p>
    <w:p w:rsidR="00BA1A5A" w:rsidP="00BA1A5A" w:rsidRDefault="005D6F6D">
      <w:r>
        <w:t xml:space="preserve">32, 43, </w:t>
      </w:r>
      <w:r w:rsidR="00BA1A5A">
        <w:t>44</w:t>
      </w:r>
      <w:r w:rsidR="00775FCD">
        <w:t>, 49</w:t>
      </w:r>
    </w:p>
    <w:p w:rsidR="00BA1A5A" w:rsidP="00BA1A5A" w:rsidRDefault="00BA1A5A">
      <w:pPr>
        <w:pStyle w:val="InfoPara"/>
      </w:pPr>
      <w:r>
        <w:t>Geographic Range</w:t>
      </w:r>
      <w:bookmarkStart w:name="_GoBack" w:id="0"/>
      <w:bookmarkEnd w:id="0"/>
    </w:p>
    <w:p w:rsidR="00BA1A5A" w:rsidP="00BA1A5A" w:rsidRDefault="00BA1A5A">
      <w:r>
        <w:t xml:space="preserve">This </w:t>
      </w:r>
      <w:r w:rsidR="00F92BCC">
        <w:t>biophysical setting (</w:t>
      </w:r>
      <w:r>
        <w:t>BpS</w:t>
      </w:r>
      <w:r w:rsidR="00F92BCC">
        <w:t>)</w:t>
      </w:r>
      <w:r>
        <w:t xml:space="preserve"> primarily occurs in the Interior Low Plateau, southern Central Lowland, Ozark Plateaus</w:t>
      </w:r>
      <w:r w:rsidR="00F92BCC">
        <w:t>,</w:t>
      </w:r>
      <w:r>
        <w:t xml:space="preserve"> and Ouachita physiographic provinces. It includes parts of M</w:t>
      </w:r>
      <w:r w:rsidR="00F92BCC">
        <w:t>issouri</w:t>
      </w:r>
      <w:r>
        <w:t>, A</w:t>
      </w:r>
      <w:r w:rsidR="00F92BCC">
        <w:t>rkansas,</w:t>
      </w:r>
      <w:r>
        <w:t xml:space="preserve"> and O</w:t>
      </w:r>
      <w:r w:rsidR="00F92BCC">
        <w:t>klahoma</w:t>
      </w:r>
      <w:r>
        <w:t xml:space="preserve">. </w:t>
      </w:r>
    </w:p>
    <w:p w:rsidR="00BA1A5A" w:rsidP="00BA1A5A" w:rsidRDefault="00BA1A5A">
      <w:pPr>
        <w:pStyle w:val="InfoPara"/>
      </w:pPr>
      <w:r>
        <w:t>Biophysical Site Description</w:t>
      </w:r>
    </w:p>
    <w:p w:rsidR="00BA1A5A" w:rsidP="00BA1A5A" w:rsidRDefault="00BA1A5A">
      <w:r>
        <w:t>This type is found on a wide range of topographic positions</w:t>
      </w:r>
      <w:r w:rsidR="006A25E2">
        <w:t>.</w:t>
      </w:r>
      <w:r>
        <w:t xml:space="preserve"> Distribution is nonetheless influenced by local conditions affecting moisture and fertility. Generally, from east to west, that distribution becomes more and more limited in extent and more dependent on very favorable habitat conditions. Drier sites (often oak dominated) represent approximately 75% of the total type whe</w:t>
      </w:r>
      <w:r w:rsidR="00F92BCC">
        <w:t>reas</w:t>
      </w:r>
      <w:r>
        <w:t xml:space="preserve"> </w:t>
      </w:r>
      <w:r w:rsidR="00F92BCC">
        <w:t>&lt;</w:t>
      </w:r>
      <w:r>
        <w:t xml:space="preserve">25% of the type is represented as the most mesic sites in the upland landscape. In </w:t>
      </w:r>
      <w:r w:rsidR="0033042B">
        <w:t>Missouri,</w:t>
      </w:r>
      <w:r>
        <w:t xml:space="preserve"> this type is typically on protected slopes and benches overlaying the Gasconade formation or Eminence-</w:t>
      </w:r>
      <w:proofErr w:type="spellStart"/>
      <w:r>
        <w:t>Poosi</w:t>
      </w:r>
      <w:proofErr w:type="spellEnd"/>
      <w:r>
        <w:t xml:space="preserve"> dolomi</w:t>
      </w:r>
      <w:r w:rsidR="0033042B">
        <w:t>t</w:t>
      </w:r>
      <w:r>
        <w:t>e, though it may be found on exposed lower slopes.</w:t>
      </w:r>
      <w:r w:rsidR="00F92BCC">
        <w:t xml:space="preserve"> </w:t>
      </w:r>
      <w:r w:rsidR="006A25E2">
        <w:t>In Arkansa</w:t>
      </w:r>
      <w:r w:rsidR="00F92BCC">
        <w:t>s,</w:t>
      </w:r>
      <w:r w:rsidR="006A25E2">
        <w:t xml:space="preserve"> this type is on lower slopes, benches, upper north slopes, and well-drained flats.</w:t>
      </w:r>
      <w:r w:rsidR="00F92BCC">
        <w:t xml:space="preserve"> </w:t>
      </w:r>
      <w:r w:rsidR="006A25E2">
        <w:t xml:space="preserve">Soils are well drained, with gravel and boulders of </w:t>
      </w:r>
      <w:proofErr w:type="spellStart"/>
      <w:r w:rsidR="006A25E2">
        <w:t>chert</w:t>
      </w:r>
      <w:proofErr w:type="spellEnd"/>
      <w:r w:rsidR="006A25E2">
        <w:t xml:space="preserve">, dolomite, or sandstone at or near the soil surface. </w:t>
      </w:r>
    </w:p>
    <w:p w:rsidR="00BA1A5A" w:rsidP="00BA1A5A" w:rsidRDefault="00BA1A5A">
      <w:pPr>
        <w:pStyle w:val="InfoPara"/>
      </w:pPr>
      <w:r>
        <w:t>Vegetation Description</w:t>
      </w:r>
    </w:p>
    <w:p w:rsidR="00BA1A5A" w:rsidP="00BA1A5A" w:rsidRDefault="00BA1A5A">
      <w:r>
        <w:t xml:space="preserve">The vegetation is variable along </w:t>
      </w:r>
      <w:r w:rsidR="006A25E2">
        <w:t>moisture</w:t>
      </w:r>
      <w:r>
        <w:t xml:space="preserve"> gradients, but includes (on more mesic sites) generally more fire-intolerant species such as red maple (</w:t>
      </w:r>
      <w:r w:rsidRPr="00532342">
        <w:rPr>
          <w:i/>
        </w:rPr>
        <w:t>Acer rubrum</w:t>
      </w:r>
      <w:r>
        <w:t>), sugar maple (</w:t>
      </w:r>
      <w:r w:rsidRPr="00532342">
        <w:rPr>
          <w:i/>
        </w:rPr>
        <w:t xml:space="preserve">Acer </w:t>
      </w:r>
      <w:proofErr w:type="spellStart"/>
      <w:r w:rsidRPr="00532342">
        <w:rPr>
          <w:i/>
        </w:rPr>
        <w:t>sacchrarum</w:t>
      </w:r>
      <w:proofErr w:type="spellEnd"/>
      <w:r>
        <w:t>)</w:t>
      </w:r>
      <w:r w:rsidR="00F92BCC">
        <w:t>,</w:t>
      </w:r>
      <w:r>
        <w:t xml:space="preserve"> and other hardwood components. </w:t>
      </w:r>
      <w:r w:rsidR="006A25E2">
        <w:t>More commonly the vegetation is dominated by</w:t>
      </w:r>
      <w:r>
        <w:t xml:space="preserve"> white oak (</w:t>
      </w:r>
      <w:r w:rsidRPr="00532342">
        <w:rPr>
          <w:i/>
        </w:rPr>
        <w:t>Quercus alba</w:t>
      </w:r>
      <w:r>
        <w:t>), red oak (</w:t>
      </w:r>
      <w:r w:rsidRPr="00532342">
        <w:rPr>
          <w:i/>
        </w:rPr>
        <w:t xml:space="preserve">Quercus </w:t>
      </w:r>
      <w:proofErr w:type="spellStart"/>
      <w:r w:rsidRPr="00532342">
        <w:rPr>
          <w:i/>
        </w:rPr>
        <w:t>rubra</w:t>
      </w:r>
      <w:proofErr w:type="spellEnd"/>
      <w:r>
        <w:t>)</w:t>
      </w:r>
      <w:r w:rsidR="006A25E2">
        <w:t>,</w:t>
      </w:r>
      <w:r w:rsidR="00F92BCC">
        <w:t xml:space="preserve"> </w:t>
      </w:r>
      <w:proofErr w:type="spellStart"/>
      <w:r w:rsidRPr="00532342" w:rsidR="006A25E2">
        <w:rPr>
          <w:i/>
        </w:rPr>
        <w:t>Carya</w:t>
      </w:r>
      <w:proofErr w:type="spellEnd"/>
      <w:r w:rsidRPr="00532342" w:rsidR="006A25E2">
        <w:rPr>
          <w:i/>
        </w:rPr>
        <w:t xml:space="preserve"> </w:t>
      </w:r>
      <w:proofErr w:type="spellStart"/>
      <w:r w:rsidRPr="00532342" w:rsidR="006A25E2">
        <w:rPr>
          <w:i/>
        </w:rPr>
        <w:t>tomentosa</w:t>
      </w:r>
      <w:proofErr w:type="spellEnd"/>
      <w:r w:rsidR="00F92BCC">
        <w:t>,</w:t>
      </w:r>
      <w:r w:rsidRPr="00532342" w:rsidR="006A25E2">
        <w:rPr>
          <w:i/>
        </w:rPr>
        <w:t xml:space="preserve"> Nyssa sylvatica</w:t>
      </w:r>
      <w:r w:rsidR="00F92BCC">
        <w:t>,</w:t>
      </w:r>
      <w:r w:rsidRPr="00532342" w:rsidR="006A25E2">
        <w:rPr>
          <w:i/>
        </w:rPr>
        <w:t xml:space="preserve"> Pinus </w:t>
      </w:r>
      <w:proofErr w:type="spellStart"/>
      <w:r w:rsidRPr="00532342" w:rsidR="006A25E2">
        <w:rPr>
          <w:i/>
        </w:rPr>
        <w:t>echinata</w:t>
      </w:r>
      <w:proofErr w:type="spellEnd"/>
      <w:r w:rsidR="00F92BCC">
        <w:t>,</w:t>
      </w:r>
      <w:r w:rsidRPr="00532342" w:rsidR="006A25E2">
        <w:rPr>
          <w:i/>
        </w:rPr>
        <w:t xml:space="preserve"> Quercus coccinea</w:t>
      </w:r>
      <w:r w:rsidR="00F92BCC">
        <w:t>,</w:t>
      </w:r>
      <w:r w:rsidRPr="00532342" w:rsidR="006A25E2">
        <w:rPr>
          <w:i/>
        </w:rPr>
        <w:t xml:space="preserve"> </w:t>
      </w:r>
      <w:r w:rsidR="00F92BCC">
        <w:t xml:space="preserve">and </w:t>
      </w:r>
      <w:r w:rsidRPr="00532342" w:rsidR="006A25E2">
        <w:rPr>
          <w:i/>
        </w:rPr>
        <w:t xml:space="preserve">Fraxinus </w:t>
      </w:r>
      <w:proofErr w:type="spellStart"/>
      <w:r w:rsidRPr="00532342" w:rsidR="006A25E2">
        <w:rPr>
          <w:i/>
        </w:rPr>
        <w:t>americana</w:t>
      </w:r>
      <w:proofErr w:type="spellEnd"/>
      <w:r w:rsidR="00F92BCC">
        <w:t>,</w:t>
      </w:r>
      <w:r w:rsidR="006A25E2">
        <w:t xml:space="preserve"> </w:t>
      </w:r>
      <w:r>
        <w:t xml:space="preserve">and other fire-tolerant hardwood species are dominant. Drier sites are generally more open than mesic sites and may have up to 15% pine canopy cover. At these </w:t>
      </w:r>
      <w:r w:rsidR="0033042B">
        <w:t>sites,</w:t>
      </w:r>
      <w:r>
        <w:t xml:space="preserve"> the canopy is open enough to support mixed grasses, sedges</w:t>
      </w:r>
      <w:r w:rsidR="00F92BCC">
        <w:t>,</w:t>
      </w:r>
      <w:r>
        <w:t xml:space="preserve"> and forbs</w:t>
      </w:r>
      <w:r w:rsidR="00F92BCC">
        <w:t>,</w:t>
      </w:r>
      <w:r>
        <w:t xml:space="preserve"> but not warm</w:t>
      </w:r>
      <w:r w:rsidR="00F92BCC">
        <w:t>-</w:t>
      </w:r>
      <w:r>
        <w:t>season grasses</w:t>
      </w:r>
      <w:r w:rsidR="0033042B">
        <w:t xml:space="preserve"> (one reviewer questioned this statement)</w:t>
      </w:r>
      <w:r>
        <w:t xml:space="preserve">. Herbaceous cover is moderate to abundant (20-80% cover) and is often dominated by </w:t>
      </w:r>
      <w:proofErr w:type="spellStart"/>
      <w:r w:rsidRPr="00532342">
        <w:rPr>
          <w:i/>
        </w:rPr>
        <w:t>Desmodium</w:t>
      </w:r>
      <w:proofErr w:type="spellEnd"/>
      <w:r w:rsidRPr="00532342">
        <w:rPr>
          <w:i/>
        </w:rPr>
        <w:t xml:space="preserve"> </w:t>
      </w:r>
      <w:proofErr w:type="spellStart"/>
      <w:r w:rsidRPr="00532342">
        <w:rPr>
          <w:i/>
        </w:rPr>
        <w:t>nudiflorum</w:t>
      </w:r>
      <w:proofErr w:type="spellEnd"/>
      <w:r w:rsidR="00F92BCC">
        <w:t>,</w:t>
      </w:r>
      <w:r w:rsidRPr="00532342">
        <w:rPr>
          <w:i/>
        </w:rPr>
        <w:t xml:space="preserve"> </w:t>
      </w:r>
      <w:proofErr w:type="spellStart"/>
      <w:r w:rsidRPr="00532342">
        <w:rPr>
          <w:i/>
        </w:rPr>
        <w:t>Amphicarpaea</w:t>
      </w:r>
      <w:proofErr w:type="spellEnd"/>
      <w:r w:rsidRPr="00532342">
        <w:rPr>
          <w:i/>
        </w:rPr>
        <w:t xml:space="preserve"> </w:t>
      </w:r>
      <w:proofErr w:type="spellStart"/>
      <w:r w:rsidRPr="00532342">
        <w:rPr>
          <w:i/>
        </w:rPr>
        <w:t>bracteata</w:t>
      </w:r>
      <w:proofErr w:type="spellEnd"/>
      <w:r w:rsidR="00F92BCC">
        <w:t>,</w:t>
      </w:r>
      <w:r w:rsidRPr="00532342">
        <w:rPr>
          <w:i/>
        </w:rPr>
        <w:t xml:space="preserve"> Cimicifuga </w:t>
      </w:r>
      <w:proofErr w:type="spellStart"/>
      <w:r w:rsidRPr="00532342">
        <w:rPr>
          <w:i/>
        </w:rPr>
        <w:t>racemosa</w:t>
      </w:r>
      <w:proofErr w:type="spellEnd"/>
      <w:r w:rsidR="00F92BCC">
        <w:t>,</w:t>
      </w:r>
      <w:r w:rsidRPr="00532342">
        <w:rPr>
          <w:i/>
        </w:rPr>
        <w:t xml:space="preserve"> </w:t>
      </w:r>
      <w:proofErr w:type="spellStart"/>
      <w:r w:rsidRPr="00532342">
        <w:rPr>
          <w:i/>
        </w:rPr>
        <w:t>Desmodium</w:t>
      </w:r>
      <w:proofErr w:type="spellEnd"/>
      <w:r w:rsidRPr="00532342">
        <w:rPr>
          <w:i/>
        </w:rPr>
        <w:t xml:space="preserve"> </w:t>
      </w:r>
      <w:proofErr w:type="spellStart"/>
      <w:r w:rsidRPr="00532342">
        <w:rPr>
          <w:i/>
        </w:rPr>
        <w:t>glutinosum</w:t>
      </w:r>
      <w:proofErr w:type="spellEnd"/>
      <w:r w:rsidR="00F92BCC">
        <w:t>,</w:t>
      </w:r>
      <w:r>
        <w:t xml:space="preserve"> and </w:t>
      </w:r>
      <w:proofErr w:type="spellStart"/>
      <w:r w:rsidRPr="00532342">
        <w:rPr>
          <w:i/>
        </w:rPr>
        <w:t>Polystichum</w:t>
      </w:r>
      <w:proofErr w:type="spellEnd"/>
      <w:r w:rsidRPr="00532342">
        <w:rPr>
          <w:i/>
        </w:rPr>
        <w:t xml:space="preserve"> </w:t>
      </w:r>
      <w:proofErr w:type="spellStart"/>
      <w:r w:rsidRPr="00532342">
        <w:rPr>
          <w:i/>
        </w:rPr>
        <w:t>acrostichoides</w:t>
      </w:r>
      <w:proofErr w:type="spellEnd"/>
      <w:r>
        <w:t>.</w:t>
      </w:r>
    </w:p>
    <w:p w:rsidR="00BA1A5A" w:rsidP="00BA1A5A" w:rsidRDefault="00BA1A5A">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tomentosa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NYSY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sylvatica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bl>
    <w:p>
      <w:r>
        <w:rPr>
          <w:sz w:val="16"/>
        </w:rPr>
        <w:t>Species names are from the NRCS PLANTS database. Check species codes at http://plants.usda.gov.</w:t>
      </w:r>
    </w:p>
    <w:p w:rsidR="00BA1A5A" w:rsidP="00BA1A5A" w:rsidRDefault="00BA1A5A">
      <w:pPr>
        <w:pStyle w:val="InfoPara"/>
      </w:pPr>
      <w:r>
        <w:t>Disturbance Description</w:t>
      </w:r>
    </w:p>
    <w:p w:rsidR="00BA1A5A" w:rsidP="00BA1A5A" w:rsidRDefault="00BA1A5A">
      <w:r>
        <w:t xml:space="preserve">This BpS is fire regime group </w:t>
      </w:r>
      <w:r w:rsidR="00F92BCC">
        <w:t>I</w:t>
      </w:r>
      <w:r>
        <w:t xml:space="preserve"> primarily, but with lower frequency than drier types and primarily low</w:t>
      </w:r>
      <w:r w:rsidR="00F92BCC">
        <w:t>-</w:t>
      </w:r>
      <w:r>
        <w:t>intensity surface fire with occasional mosaic (mixed</w:t>
      </w:r>
      <w:r w:rsidR="00F92BCC">
        <w:t>-</w:t>
      </w:r>
      <w:r>
        <w:t>severity) or replacement fire. Mean fire return interval (MFRI) is about 10-20yrs</w:t>
      </w:r>
      <w:r w:rsidR="00F92BCC">
        <w:t>,</w:t>
      </w:r>
      <w:r>
        <w:t xml:space="preserve"> with wide year-to-year and within-type variation related to moisture cycles, degree of sheltering, and proximity to more fire-prone types. Anthropogenic fire is considered and contributes to within-type MFRI variation. Native ungulate grazing may have played a small role in replacement where buffalo and elk concentrated, but fire generally maintained systems. Drought and moist cycles play a strong role</w:t>
      </w:r>
      <w:r w:rsidR="00F92BCC">
        <w:t>,</w:t>
      </w:r>
      <w:r>
        <w:t xml:space="preserve"> interacting with both fire and native grazing. Other natural disturbances may include wind, ice</w:t>
      </w:r>
      <w:r w:rsidR="00F92BCC">
        <w:t>,</w:t>
      </w:r>
      <w:r>
        <w:t xml:space="preserve"> and mortality from insect and disease.</w:t>
      </w:r>
    </w:p>
    <w:p w:rsidR="00BA1A5A" w:rsidP="00BA1A5A" w:rsidRDefault="00BA1A5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186</w:t>
            </w:r>
          </w:p>
        </w:tc>
        <w:tc>
          <w:p>
            <w:pPr>
              <w:jc w:val="center"/>
            </w:pPr>
            <w:r>
              <w:t>6</w:t>
            </w:r>
          </w:p>
        </w:tc>
        <w:tc>
          <w:p>
            <w:pPr>
              <w:jc w:val="center"/>
            </w:pPr>
            <w:r>
              <w:t>50</w:t>
            </w:r>
          </w:p>
        </w:tc>
        <w:tc>
          <w:p>
            <w:pPr>
              <w:jc w:val="center"/>
            </w:pPr>
            <w:r>
              <w:t>300</w:t>
            </w:r>
          </w:p>
        </w:tc>
      </w:tr>
      <w:tr>
        <w:tc>
          <w:p>
            <w:pPr>
              <w:jc w:val="center"/>
            </w:pPr>
            <w:r>
              <w:t>Moderate (Mixed)</w:t>
            </w:r>
          </w:p>
        </w:tc>
        <w:tc>
          <w:p>
            <w:pPr>
              <w:jc w:val="center"/>
            </w:pPr>
            <w:r>
              <w:t>66</w:t>
            </w:r>
          </w:p>
        </w:tc>
        <w:tc>
          <w:p>
            <w:pPr>
              <w:jc w:val="center"/>
            </w:pPr>
            <w:r>
              <w:t>17</w:t>
            </w:r>
          </w:p>
        </w:tc>
        <w:tc>
          <w:p>
            <w:pPr>
              <w:jc w:val="center"/>
            </w:pPr>
            <w:r>
              <w:t>20</w:t>
            </w:r>
          </w:p>
        </w:tc>
        <w:tc>
          <w:p>
            <w:pPr>
              <w:jc w:val="center"/>
            </w:pPr>
            <w:r>
              <w:t>150</w:t>
            </w:r>
          </w:p>
        </w:tc>
      </w:tr>
      <w:tr>
        <w:tc>
          <w:p>
            <w:pPr>
              <w:jc w:val="center"/>
            </w:pPr>
            <w:r>
              <w:t>Low (Surface)</w:t>
            </w:r>
          </w:p>
        </w:tc>
        <w:tc>
          <w:p>
            <w:pPr>
              <w:jc w:val="center"/>
            </w:pPr>
            <w:r>
              <w:t>15</w:t>
            </w:r>
          </w:p>
        </w:tc>
        <w:tc>
          <w:p>
            <w:pPr>
              <w:jc w:val="center"/>
            </w:pPr>
            <w:r>
              <w:t>77</w:t>
            </w:r>
          </w:p>
        </w:tc>
        <w:tc>
          <w:p>
            <w:pPr>
              <w:jc w:val="center"/>
            </w:pPr>
            <w:r>
              <w:t>5</w:t>
            </w:r>
          </w:p>
        </w:tc>
        <w:tc>
          <w:p>
            <w:pPr>
              <w:jc w:val="center"/>
            </w:pPr>
            <w:r>
              <w:t>35</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A1A5A" w:rsidP="00BA1A5A" w:rsidRDefault="00BA1A5A">
      <w:pPr>
        <w:pStyle w:val="InfoPara"/>
      </w:pPr>
      <w:r>
        <w:t>Scale Description</w:t>
      </w:r>
    </w:p>
    <w:p w:rsidR="00BA1A5A" w:rsidP="00BA1A5A" w:rsidRDefault="00BA1A5A">
      <w:r>
        <w:t>Topographically complex areas can be relatively small (&lt;1</w:t>
      </w:r>
      <w:r w:rsidR="00F92BCC">
        <w:t>,</w:t>
      </w:r>
      <w:r>
        <w:t xml:space="preserve">000ac). Larger landscapes </w:t>
      </w:r>
      <w:r w:rsidR="00F92BCC">
        <w:t xml:space="preserve">occur </w:t>
      </w:r>
      <w:r>
        <w:t>up to several thousand acres in size.</w:t>
      </w:r>
    </w:p>
    <w:p w:rsidR="00BA1A5A" w:rsidP="00BA1A5A" w:rsidRDefault="00BA1A5A">
      <w:pPr>
        <w:pStyle w:val="InfoPara"/>
      </w:pPr>
      <w:r>
        <w:t>Adjacency or Identification Concerns</w:t>
      </w:r>
    </w:p>
    <w:p w:rsidR="00BA1A5A" w:rsidP="00BA1A5A" w:rsidRDefault="00BA1A5A">
      <w:r>
        <w:t>This BpS is top</w:t>
      </w:r>
      <w:r w:rsidR="00F92BCC">
        <w:t>o</w:t>
      </w:r>
      <w:r>
        <w:t>graphically adjacent to the wetter type (BpS 1334) downslope and the drier type (BpS 1364) on ridgetops depending on local conditions affecting moisture, aspect, elevation</w:t>
      </w:r>
      <w:r w:rsidR="00F92BCC">
        <w:t>,</w:t>
      </w:r>
      <w:r>
        <w:t xml:space="preserve"> and soil productivity.</w:t>
      </w:r>
    </w:p>
    <w:p w:rsidR="00BA1A5A" w:rsidP="00BA1A5A" w:rsidRDefault="00BA1A5A">
      <w:pPr>
        <w:pStyle w:val="InfoPara"/>
      </w:pPr>
      <w:r>
        <w:t>Issues or Problems</w:t>
      </w:r>
    </w:p>
    <w:p w:rsidR="00BA1A5A" w:rsidP="00BA1A5A" w:rsidRDefault="00BA1A5A"/>
    <w:p w:rsidR="00BA1A5A" w:rsidP="00BA1A5A" w:rsidRDefault="00BA1A5A">
      <w:pPr>
        <w:pStyle w:val="InfoPara"/>
      </w:pPr>
      <w:r>
        <w:t>Native Uncharacteristic Conditions</w:t>
      </w:r>
    </w:p>
    <w:p w:rsidR="00BA1A5A" w:rsidP="00BA1A5A" w:rsidRDefault="00BA1A5A"/>
    <w:p w:rsidR="006A25E2" w:rsidP="00BA1A5A" w:rsidRDefault="006A25E2">
      <w:r>
        <w:t>Densification due to fire suppression and timber harvesting.</w:t>
      </w:r>
      <w:r w:rsidR="00F92BCC">
        <w:t xml:space="preserve"> </w:t>
      </w:r>
      <w:r>
        <w:t xml:space="preserve">Shift in species composition due to the </w:t>
      </w:r>
      <w:r w:rsidR="00E609A0">
        <w:t xml:space="preserve">selection </w:t>
      </w:r>
      <w:r>
        <w:t>of oak for cutting.</w:t>
      </w:r>
    </w:p>
    <w:p w:rsidR="006A25E2" w:rsidP="00BA1A5A" w:rsidRDefault="006A25E2"/>
    <w:p w:rsidR="00BA1A5A" w:rsidP="00BA1A5A" w:rsidRDefault="00BA1A5A">
      <w:pPr>
        <w:pStyle w:val="InfoPara"/>
      </w:pPr>
      <w:r>
        <w:t>Comments</w:t>
      </w:r>
    </w:p>
    <w:p w:rsidR="005D6F6D" w:rsidP="005D6F6D" w:rsidRDefault="005D6F6D">
      <w:pPr>
        <w:rPr>
          <w:b/>
        </w:rPr>
      </w:pPr>
    </w:p>
    <w:p w:rsidR="00BA1A5A" w:rsidP="00BA1A5A" w:rsidRDefault="00BA1A5A">
      <w:pPr>
        <w:pStyle w:val="ReportSection"/>
      </w:pPr>
      <w:r>
        <w:t>Succession Classes</w:t>
      </w:r>
    </w:p>
    <w:p w:rsidR="00BA1A5A" w:rsidP="00BA1A5A" w:rsidRDefault="00BA1A5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A1A5A" w:rsidP="00BA1A5A" w:rsidRDefault="00BA1A5A">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A1A5A" w:rsidP="00BA1A5A" w:rsidRDefault="00BA1A5A"/>
    <w:p w:rsidR="00BA1A5A" w:rsidP="00BA1A5A" w:rsidRDefault="00BA1A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BA1A5A" w:rsidR="00BA1A5A" w:rsidTr="00BA1A5A">
        <w:tc>
          <w:tcPr>
            <w:tcW w:w="10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Symbol</w:t>
            </w:r>
          </w:p>
        </w:tc>
        <w:tc>
          <w:tcPr>
            <w:tcW w:w="1908"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Scientific Name</w:t>
            </w:r>
          </w:p>
        </w:tc>
        <w:tc>
          <w:tcPr>
            <w:tcW w:w="1992"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Common Name</w:t>
            </w:r>
          </w:p>
        </w:tc>
        <w:tc>
          <w:tcPr>
            <w:tcW w:w="19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Canopy Position</w:t>
            </w:r>
          </w:p>
        </w:tc>
      </w:tr>
      <w:tr w:rsidRPr="00BA1A5A" w:rsidR="00BA1A5A" w:rsidTr="00BA1A5A">
        <w:tc>
          <w:tcPr>
            <w:tcW w:w="1056" w:type="dxa"/>
            <w:tcBorders>
              <w:top w:val="single" w:color="000000" w:sz="12" w:space="0"/>
            </w:tcBorders>
            <w:shd w:val="clear" w:color="auto" w:fill="auto"/>
          </w:tcPr>
          <w:p w:rsidRPr="00BA1A5A" w:rsidR="00BA1A5A" w:rsidP="005D6F6D" w:rsidRDefault="00BA1A5A">
            <w:pPr>
              <w:rPr>
                <w:bCs/>
              </w:rPr>
            </w:pPr>
            <w:r w:rsidRPr="00BA1A5A">
              <w:rPr>
                <w:bCs/>
              </w:rPr>
              <w:t>ACRU</w:t>
            </w:r>
          </w:p>
        </w:tc>
        <w:tc>
          <w:tcPr>
            <w:tcW w:w="1908" w:type="dxa"/>
            <w:tcBorders>
              <w:top w:val="single" w:color="000000" w:sz="12" w:space="0"/>
            </w:tcBorders>
            <w:shd w:val="clear" w:color="auto" w:fill="auto"/>
          </w:tcPr>
          <w:p w:rsidRPr="00BA1A5A" w:rsidR="00BA1A5A" w:rsidP="005D6F6D" w:rsidRDefault="00BA1A5A">
            <w:r w:rsidRPr="00BA1A5A">
              <w:t>Acer rubrum</w:t>
            </w:r>
          </w:p>
        </w:tc>
        <w:tc>
          <w:tcPr>
            <w:tcW w:w="1992" w:type="dxa"/>
            <w:tcBorders>
              <w:top w:val="single" w:color="000000" w:sz="12" w:space="0"/>
            </w:tcBorders>
            <w:shd w:val="clear" w:color="auto" w:fill="auto"/>
          </w:tcPr>
          <w:p w:rsidRPr="00BA1A5A" w:rsidR="00BA1A5A" w:rsidP="005D6F6D" w:rsidRDefault="00BA1A5A">
            <w:r w:rsidRPr="00BA1A5A">
              <w:t>Red maple</w:t>
            </w:r>
          </w:p>
        </w:tc>
        <w:tc>
          <w:tcPr>
            <w:tcW w:w="1956" w:type="dxa"/>
            <w:tcBorders>
              <w:top w:val="single" w:color="000000" w:sz="12" w:space="0"/>
            </w:tcBorders>
            <w:shd w:val="clear" w:color="auto" w:fill="auto"/>
          </w:tcPr>
          <w:p w:rsidRPr="00BA1A5A" w:rsidR="00BA1A5A" w:rsidP="005D6F6D" w:rsidRDefault="00BA1A5A">
            <w:r w:rsidRPr="00BA1A5A">
              <w:t>Upper</w:t>
            </w:r>
          </w:p>
        </w:tc>
      </w:tr>
      <w:tr w:rsidRPr="00BA1A5A" w:rsidR="00BA1A5A" w:rsidTr="00BA1A5A">
        <w:tc>
          <w:tcPr>
            <w:tcW w:w="1056" w:type="dxa"/>
            <w:shd w:val="clear" w:color="auto" w:fill="auto"/>
          </w:tcPr>
          <w:p w:rsidRPr="00BA1A5A" w:rsidR="00BA1A5A" w:rsidP="005D6F6D" w:rsidRDefault="00BA1A5A">
            <w:pPr>
              <w:rPr>
                <w:bCs/>
              </w:rPr>
            </w:pPr>
            <w:r w:rsidRPr="00BA1A5A">
              <w:rPr>
                <w:bCs/>
              </w:rPr>
              <w:t>QUAL</w:t>
            </w:r>
          </w:p>
        </w:tc>
        <w:tc>
          <w:tcPr>
            <w:tcW w:w="1908" w:type="dxa"/>
            <w:shd w:val="clear" w:color="auto" w:fill="auto"/>
          </w:tcPr>
          <w:p w:rsidRPr="00BA1A5A" w:rsidR="00BA1A5A" w:rsidP="005D6F6D" w:rsidRDefault="00BA1A5A">
            <w:r w:rsidRPr="00BA1A5A">
              <w:t>Quercus alba</w:t>
            </w:r>
          </w:p>
        </w:tc>
        <w:tc>
          <w:tcPr>
            <w:tcW w:w="1992" w:type="dxa"/>
            <w:shd w:val="clear" w:color="auto" w:fill="auto"/>
          </w:tcPr>
          <w:p w:rsidRPr="00BA1A5A" w:rsidR="00BA1A5A" w:rsidP="005D6F6D" w:rsidRDefault="00BA1A5A">
            <w:r w:rsidRPr="00BA1A5A">
              <w:t>White oak</w:t>
            </w:r>
          </w:p>
        </w:tc>
        <w:tc>
          <w:tcPr>
            <w:tcW w:w="1956" w:type="dxa"/>
            <w:shd w:val="clear" w:color="auto" w:fill="auto"/>
          </w:tcPr>
          <w:p w:rsidRPr="00BA1A5A" w:rsidR="00BA1A5A" w:rsidP="005D6F6D" w:rsidRDefault="00BA1A5A">
            <w:r w:rsidRPr="00BA1A5A">
              <w:t>Upper</w:t>
            </w:r>
          </w:p>
        </w:tc>
      </w:tr>
      <w:tr w:rsidRPr="00BA1A5A" w:rsidR="00BA1A5A" w:rsidTr="00BA1A5A">
        <w:tc>
          <w:tcPr>
            <w:tcW w:w="1056" w:type="dxa"/>
            <w:shd w:val="clear" w:color="auto" w:fill="auto"/>
          </w:tcPr>
          <w:p w:rsidRPr="00BA1A5A" w:rsidR="00BA1A5A" w:rsidP="005D6F6D" w:rsidRDefault="00BA1A5A">
            <w:pPr>
              <w:rPr>
                <w:bCs/>
              </w:rPr>
            </w:pPr>
            <w:r w:rsidRPr="00BA1A5A">
              <w:rPr>
                <w:bCs/>
              </w:rPr>
              <w:t>QURU</w:t>
            </w:r>
          </w:p>
        </w:tc>
        <w:tc>
          <w:tcPr>
            <w:tcW w:w="1908" w:type="dxa"/>
            <w:shd w:val="clear" w:color="auto" w:fill="auto"/>
          </w:tcPr>
          <w:p w:rsidRPr="00BA1A5A" w:rsidR="00BA1A5A" w:rsidP="005D6F6D" w:rsidRDefault="00BA1A5A">
            <w:r w:rsidRPr="00BA1A5A">
              <w:t xml:space="preserve">Quercus </w:t>
            </w:r>
            <w:proofErr w:type="spellStart"/>
            <w:r w:rsidRPr="00BA1A5A">
              <w:t>rubra</w:t>
            </w:r>
            <w:proofErr w:type="spellEnd"/>
          </w:p>
        </w:tc>
        <w:tc>
          <w:tcPr>
            <w:tcW w:w="1992" w:type="dxa"/>
            <w:shd w:val="clear" w:color="auto" w:fill="auto"/>
          </w:tcPr>
          <w:p w:rsidRPr="00BA1A5A" w:rsidR="00BA1A5A" w:rsidP="005D6F6D" w:rsidRDefault="00BA1A5A">
            <w:r w:rsidRPr="00BA1A5A">
              <w:t>Northern red oak</w:t>
            </w:r>
          </w:p>
        </w:tc>
        <w:tc>
          <w:tcPr>
            <w:tcW w:w="1956" w:type="dxa"/>
            <w:shd w:val="clear" w:color="auto" w:fill="auto"/>
          </w:tcPr>
          <w:p w:rsidRPr="00BA1A5A" w:rsidR="00BA1A5A" w:rsidP="005D6F6D" w:rsidRDefault="00BA1A5A">
            <w:r w:rsidRPr="00BA1A5A">
              <w:t>Upper</w:t>
            </w:r>
          </w:p>
        </w:tc>
      </w:tr>
      <w:tr w:rsidRPr="00BA1A5A" w:rsidR="00BA1A5A" w:rsidTr="00BA1A5A">
        <w:tc>
          <w:tcPr>
            <w:tcW w:w="1056" w:type="dxa"/>
            <w:shd w:val="clear" w:color="auto" w:fill="auto"/>
          </w:tcPr>
          <w:p w:rsidRPr="00BA1A5A" w:rsidR="00BA1A5A" w:rsidP="005D6F6D" w:rsidRDefault="00BA1A5A">
            <w:pPr>
              <w:rPr>
                <w:bCs/>
              </w:rPr>
            </w:pPr>
            <w:r w:rsidRPr="00BA1A5A">
              <w:rPr>
                <w:bCs/>
              </w:rPr>
              <w:t>PRSE2</w:t>
            </w:r>
          </w:p>
        </w:tc>
        <w:tc>
          <w:tcPr>
            <w:tcW w:w="1908" w:type="dxa"/>
            <w:shd w:val="clear" w:color="auto" w:fill="auto"/>
          </w:tcPr>
          <w:p w:rsidRPr="00BA1A5A" w:rsidR="00BA1A5A" w:rsidP="005D6F6D" w:rsidRDefault="00BA1A5A">
            <w:r w:rsidRPr="00BA1A5A">
              <w:t xml:space="preserve">Prunus </w:t>
            </w:r>
            <w:proofErr w:type="spellStart"/>
            <w:r w:rsidRPr="00BA1A5A">
              <w:t>serotina</w:t>
            </w:r>
            <w:proofErr w:type="spellEnd"/>
          </w:p>
        </w:tc>
        <w:tc>
          <w:tcPr>
            <w:tcW w:w="1992" w:type="dxa"/>
            <w:shd w:val="clear" w:color="auto" w:fill="auto"/>
          </w:tcPr>
          <w:p w:rsidRPr="00BA1A5A" w:rsidR="00BA1A5A" w:rsidP="005D6F6D" w:rsidRDefault="00BA1A5A">
            <w:r w:rsidRPr="00BA1A5A">
              <w:t>Black cherry</w:t>
            </w:r>
          </w:p>
        </w:tc>
        <w:tc>
          <w:tcPr>
            <w:tcW w:w="1956" w:type="dxa"/>
            <w:shd w:val="clear" w:color="auto" w:fill="auto"/>
          </w:tcPr>
          <w:p w:rsidRPr="00BA1A5A" w:rsidR="00BA1A5A" w:rsidP="005D6F6D" w:rsidRDefault="00BA1A5A">
            <w:r w:rsidRPr="00BA1A5A">
              <w:t>Upper</w:t>
            </w:r>
          </w:p>
        </w:tc>
      </w:tr>
      <w:tr w:rsidRPr="00BA1A5A" w:rsidR="000D2688" w:rsidTr="00BA1A5A">
        <w:tc>
          <w:tcPr>
            <w:tcW w:w="1056" w:type="dxa"/>
            <w:shd w:val="clear" w:color="auto" w:fill="auto"/>
          </w:tcPr>
          <w:p w:rsidRPr="00BA1A5A" w:rsidR="000D2688" w:rsidP="005D6F6D" w:rsidRDefault="000D2688">
            <w:pPr>
              <w:rPr>
                <w:bCs/>
              </w:rPr>
            </w:pPr>
            <w:r>
              <w:rPr>
                <w:bCs/>
              </w:rPr>
              <w:t>SAAL5</w:t>
            </w:r>
          </w:p>
        </w:tc>
        <w:tc>
          <w:tcPr>
            <w:tcW w:w="1908" w:type="dxa"/>
            <w:shd w:val="clear" w:color="auto" w:fill="auto"/>
          </w:tcPr>
          <w:p w:rsidRPr="00BA1A5A" w:rsidR="000D2688" w:rsidP="005D6F6D" w:rsidRDefault="000D2688">
            <w:r w:rsidRPr="000D2688">
              <w:t xml:space="preserve">Sassafras </w:t>
            </w:r>
            <w:proofErr w:type="spellStart"/>
            <w:r w:rsidRPr="000D2688">
              <w:t>albidum</w:t>
            </w:r>
            <w:proofErr w:type="spellEnd"/>
          </w:p>
        </w:tc>
        <w:tc>
          <w:tcPr>
            <w:tcW w:w="1992" w:type="dxa"/>
            <w:shd w:val="clear" w:color="auto" w:fill="auto"/>
          </w:tcPr>
          <w:p w:rsidRPr="00BA1A5A" w:rsidR="000D2688" w:rsidP="005D6F6D" w:rsidRDefault="000D2688">
            <w:r>
              <w:t>Sassafras</w:t>
            </w:r>
          </w:p>
        </w:tc>
        <w:tc>
          <w:tcPr>
            <w:tcW w:w="1956" w:type="dxa"/>
            <w:shd w:val="clear" w:color="auto" w:fill="auto"/>
          </w:tcPr>
          <w:p w:rsidRPr="00BA1A5A" w:rsidR="000D2688" w:rsidP="005D6F6D" w:rsidRDefault="000D2688">
            <w:r>
              <w:t>Mid</w:t>
            </w:r>
          </w:p>
        </w:tc>
      </w:tr>
    </w:tbl>
    <w:p w:rsidR="00BA1A5A" w:rsidP="00BA1A5A" w:rsidRDefault="00BA1A5A"/>
    <w:p w:rsidR="00BA1A5A" w:rsidP="00BA1A5A" w:rsidRDefault="00BA1A5A">
      <w:pPr>
        <w:pStyle w:val="SClassInfoPara"/>
      </w:pPr>
      <w:r>
        <w:t>Description</w:t>
      </w:r>
    </w:p>
    <w:p w:rsidR="00BA1A5A" w:rsidP="00BA1A5A" w:rsidRDefault="00BA1A5A">
      <w:r>
        <w:t>Sprouts, seedlings, saplings of major overstory species in gaps and openings created or maintained by wind/weather/stress, aboriginal or lightning-caused stand replacement fire</w:t>
      </w:r>
      <w:r w:rsidR="00F92BCC">
        <w:t>,</w:t>
      </w:r>
      <w:r>
        <w:t xml:space="preserve"> and insect/disease. </w:t>
      </w:r>
    </w:p>
    <w:p w:rsidR="00BA1A5A" w:rsidP="00BA1A5A" w:rsidRDefault="00BA1A5A"/>
    <w:p>
      <w:r>
        <w:rPr>
          <w:i/>
          <w:u w:val="single"/>
        </w:rPr>
        <w:t>Maximum Tree Size Class</w:t>
      </w:r>
      <w:br/>
      <w:r>
        <w:t>Sapling &gt;4.5ft; &lt;5" DBH</w:t>
      </w:r>
    </w:p>
    <w:p w:rsidR="00BA1A5A" w:rsidP="00BA1A5A" w:rsidRDefault="00BA1A5A">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A1A5A" w:rsidP="00BA1A5A" w:rsidRDefault="00BA1A5A"/>
    <w:p w:rsidR="00BA1A5A" w:rsidP="00BA1A5A" w:rsidRDefault="00BA1A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20"/>
        <w:gridCol w:w="1956"/>
      </w:tblGrid>
      <w:tr w:rsidRPr="00BA1A5A" w:rsidR="00BA1A5A" w:rsidTr="00BA1A5A">
        <w:tc>
          <w:tcPr>
            <w:tcW w:w="1080"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Symbol</w:t>
            </w:r>
          </w:p>
        </w:tc>
        <w:tc>
          <w:tcPr>
            <w:tcW w:w="2052"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Scientific Name</w:t>
            </w:r>
          </w:p>
        </w:tc>
        <w:tc>
          <w:tcPr>
            <w:tcW w:w="1920"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Common Name</w:t>
            </w:r>
          </w:p>
        </w:tc>
        <w:tc>
          <w:tcPr>
            <w:tcW w:w="19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Canopy Position</w:t>
            </w:r>
          </w:p>
        </w:tc>
      </w:tr>
      <w:tr w:rsidRPr="00BA1A5A" w:rsidR="00BA1A5A" w:rsidTr="00BA1A5A">
        <w:tc>
          <w:tcPr>
            <w:tcW w:w="1080" w:type="dxa"/>
            <w:tcBorders>
              <w:top w:val="single" w:color="000000" w:sz="12" w:space="0"/>
            </w:tcBorders>
            <w:shd w:val="clear" w:color="auto" w:fill="auto"/>
          </w:tcPr>
          <w:p w:rsidRPr="00BA1A5A" w:rsidR="00BA1A5A" w:rsidP="005D6F6D" w:rsidRDefault="00BA1A5A">
            <w:pPr>
              <w:rPr>
                <w:bCs/>
              </w:rPr>
            </w:pPr>
            <w:r w:rsidRPr="00BA1A5A">
              <w:rPr>
                <w:bCs/>
              </w:rPr>
              <w:t>ACRU</w:t>
            </w:r>
          </w:p>
        </w:tc>
        <w:tc>
          <w:tcPr>
            <w:tcW w:w="2052" w:type="dxa"/>
            <w:tcBorders>
              <w:top w:val="single" w:color="000000" w:sz="12" w:space="0"/>
            </w:tcBorders>
            <w:shd w:val="clear" w:color="auto" w:fill="auto"/>
          </w:tcPr>
          <w:p w:rsidRPr="00BA1A5A" w:rsidR="00BA1A5A" w:rsidP="005D6F6D" w:rsidRDefault="00BA1A5A">
            <w:r w:rsidRPr="00BA1A5A">
              <w:t>Acer rubrum</w:t>
            </w:r>
          </w:p>
        </w:tc>
        <w:tc>
          <w:tcPr>
            <w:tcW w:w="1920" w:type="dxa"/>
            <w:tcBorders>
              <w:top w:val="single" w:color="000000" w:sz="12" w:space="0"/>
            </w:tcBorders>
            <w:shd w:val="clear" w:color="auto" w:fill="auto"/>
          </w:tcPr>
          <w:p w:rsidRPr="00BA1A5A" w:rsidR="00BA1A5A" w:rsidP="005D6F6D" w:rsidRDefault="00BA1A5A">
            <w:r w:rsidRPr="00BA1A5A">
              <w:t>Red maple</w:t>
            </w:r>
          </w:p>
        </w:tc>
        <w:tc>
          <w:tcPr>
            <w:tcW w:w="1956" w:type="dxa"/>
            <w:tcBorders>
              <w:top w:val="single" w:color="000000" w:sz="12" w:space="0"/>
            </w:tcBorders>
            <w:shd w:val="clear" w:color="auto" w:fill="auto"/>
          </w:tcPr>
          <w:p w:rsidRPr="00BA1A5A" w:rsidR="00BA1A5A" w:rsidP="006A25E2" w:rsidRDefault="006A25E2">
            <w:r>
              <w:t>lower</w:t>
            </w:r>
          </w:p>
        </w:tc>
      </w:tr>
      <w:tr w:rsidRPr="00BA1A5A" w:rsidR="00BA1A5A" w:rsidTr="00BA1A5A">
        <w:tc>
          <w:tcPr>
            <w:tcW w:w="1080" w:type="dxa"/>
            <w:shd w:val="clear" w:color="auto" w:fill="auto"/>
          </w:tcPr>
          <w:p w:rsidRPr="00BA1A5A" w:rsidR="00BA1A5A" w:rsidP="005D6F6D" w:rsidRDefault="00BA1A5A">
            <w:pPr>
              <w:rPr>
                <w:bCs/>
              </w:rPr>
            </w:pPr>
            <w:r w:rsidRPr="00BA1A5A">
              <w:rPr>
                <w:bCs/>
              </w:rPr>
              <w:t>ACSA3</w:t>
            </w:r>
          </w:p>
        </w:tc>
        <w:tc>
          <w:tcPr>
            <w:tcW w:w="2052" w:type="dxa"/>
            <w:shd w:val="clear" w:color="auto" w:fill="auto"/>
          </w:tcPr>
          <w:p w:rsidRPr="00BA1A5A" w:rsidR="00BA1A5A" w:rsidP="005D6F6D" w:rsidRDefault="00BA1A5A">
            <w:r w:rsidRPr="00BA1A5A">
              <w:t xml:space="preserve">Acer </w:t>
            </w:r>
            <w:proofErr w:type="spellStart"/>
            <w:r w:rsidRPr="00BA1A5A">
              <w:t>saccharum</w:t>
            </w:r>
            <w:proofErr w:type="spellEnd"/>
          </w:p>
        </w:tc>
        <w:tc>
          <w:tcPr>
            <w:tcW w:w="1920" w:type="dxa"/>
            <w:shd w:val="clear" w:color="auto" w:fill="auto"/>
          </w:tcPr>
          <w:p w:rsidRPr="00BA1A5A" w:rsidR="00BA1A5A" w:rsidP="005D6F6D" w:rsidRDefault="00BA1A5A">
            <w:r w:rsidRPr="00BA1A5A">
              <w:t>Sugar maple</w:t>
            </w:r>
          </w:p>
        </w:tc>
        <w:tc>
          <w:tcPr>
            <w:tcW w:w="1956" w:type="dxa"/>
            <w:shd w:val="clear" w:color="auto" w:fill="auto"/>
          </w:tcPr>
          <w:p w:rsidRPr="00BA1A5A" w:rsidR="00BA1A5A" w:rsidP="005D6F6D" w:rsidRDefault="00BA1A5A">
            <w:r w:rsidRPr="00BA1A5A">
              <w:t>Upper</w:t>
            </w:r>
          </w:p>
        </w:tc>
      </w:tr>
      <w:tr w:rsidRPr="00BA1A5A" w:rsidR="00BA1A5A" w:rsidTr="00BA1A5A">
        <w:tc>
          <w:tcPr>
            <w:tcW w:w="1080" w:type="dxa"/>
            <w:shd w:val="clear" w:color="auto" w:fill="auto"/>
          </w:tcPr>
          <w:p w:rsidRPr="00BA1A5A" w:rsidR="00BA1A5A" w:rsidP="005D6F6D" w:rsidRDefault="00BA1A5A">
            <w:pPr>
              <w:rPr>
                <w:bCs/>
              </w:rPr>
            </w:pPr>
            <w:r w:rsidRPr="00BA1A5A">
              <w:rPr>
                <w:bCs/>
              </w:rPr>
              <w:t>QUAL</w:t>
            </w:r>
          </w:p>
        </w:tc>
        <w:tc>
          <w:tcPr>
            <w:tcW w:w="2052" w:type="dxa"/>
            <w:shd w:val="clear" w:color="auto" w:fill="auto"/>
          </w:tcPr>
          <w:p w:rsidRPr="00BA1A5A" w:rsidR="00BA1A5A" w:rsidP="005D6F6D" w:rsidRDefault="00BA1A5A">
            <w:r w:rsidRPr="00BA1A5A">
              <w:t>Quercus alba</w:t>
            </w:r>
          </w:p>
        </w:tc>
        <w:tc>
          <w:tcPr>
            <w:tcW w:w="1920" w:type="dxa"/>
            <w:shd w:val="clear" w:color="auto" w:fill="auto"/>
          </w:tcPr>
          <w:p w:rsidRPr="00BA1A5A" w:rsidR="00BA1A5A" w:rsidP="005D6F6D" w:rsidRDefault="00BA1A5A">
            <w:r w:rsidRPr="00BA1A5A">
              <w:t>White oak</w:t>
            </w:r>
          </w:p>
        </w:tc>
        <w:tc>
          <w:tcPr>
            <w:tcW w:w="1956" w:type="dxa"/>
            <w:shd w:val="clear" w:color="auto" w:fill="auto"/>
          </w:tcPr>
          <w:p w:rsidRPr="00BA1A5A" w:rsidR="00BA1A5A" w:rsidP="005D6F6D" w:rsidRDefault="00BA1A5A">
            <w:r w:rsidRPr="00BA1A5A">
              <w:t>Upper</w:t>
            </w:r>
          </w:p>
        </w:tc>
      </w:tr>
      <w:tr w:rsidRPr="00BA1A5A" w:rsidR="00BA1A5A" w:rsidTr="00BA1A5A">
        <w:tc>
          <w:tcPr>
            <w:tcW w:w="1080" w:type="dxa"/>
            <w:shd w:val="clear" w:color="auto" w:fill="auto"/>
          </w:tcPr>
          <w:p w:rsidRPr="00BA1A5A" w:rsidR="00BA1A5A" w:rsidP="006A25E2" w:rsidRDefault="006A25E2">
            <w:pPr>
              <w:rPr>
                <w:bCs/>
              </w:rPr>
            </w:pPr>
            <w:r>
              <w:rPr>
                <w:bCs/>
              </w:rPr>
              <w:t>QURU</w:t>
            </w:r>
          </w:p>
        </w:tc>
        <w:tc>
          <w:tcPr>
            <w:tcW w:w="2052" w:type="dxa"/>
            <w:shd w:val="clear" w:color="auto" w:fill="auto"/>
          </w:tcPr>
          <w:p w:rsidRPr="00BA1A5A" w:rsidR="00BA1A5A" w:rsidP="005D6F6D" w:rsidRDefault="006A25E2">
            <w:proofErr w:type="spellStart"/>
            <w:r>
              <w:t>Quecus</w:t>
            </w:r>
            <w:proofErr w:type="spellEnd"/>
            <w:r>
              <w:t xml:space="preserve"> </w:t>
            </w:r>
            <w:proofErr w:type="spellStart"/>
            <w:r>
              <w:t>rubra</w:t>
            </w:r>
            <w:proofErr w:type="spellEnd"/>
          </w:p>
        </w:tc>
        <w:tc>
          <w:tcPr>
            <w:tcW w:w="1920" w:type="dxa"/>
            <w:shd w:val="clear" w:color="auto" w:fill="auto"/>
          </w:tcPr>
          <w:p w:rsidRPr="00BA1A5A" w:rsidR="00BA1A5A" w:rsidP="005D6F6D" w:rsidRDefault="006A25E2">
            <w:r>
              <w:t>Northe</w:t>
            </w:r>
            <w:r w:rsidR="00F92BCC">
              <w:t>r</w:t>
            </w:r>
            <w:r>
              <w:t>n red oak</w:t>
            </w:r>
          </w:p>
        </w:tc>
        <w:tc>
          <w:tcPr>
            <w:tcW w:w="1956" w:type="dxa"/>
            <w:shd w:val="clear" w:color="auto" w:fill="auto"/>
          </w:tcPr>
          <w:p w:rsidR="00BA1A5A" w:rsidP="005D6F6D" w:rsidRDefault="00BA1A5A"/>
          <w:p w:rsidRPr="00BA1A5A" w:rsidR="006A25E2" w:rsidP="005D6F6D" w:rsidRDefault="006A25E2">
            <w:r>
              <w:t>Upper</w:t>
            </w:r>
          </w:p>
        </w:tc>
      </w:tr>
    </w:tbl>
    <w:p w:rsidR="00BA1A5A" w:rsidP="00BA1A5A" w:rsidRDefault="00BA1A5A"/>
    <w:p w:rsidR="00BA1A5A" w:rsidP="00BA1A5A" w:rsidRDefault="00BA1A5A">
      <w:pPr>
        <w:pStyle w:val="SClassInfoPara"/>
      </w:pPr>
      <w:r>
        <w:t>Description</w:t>
      </w:r>
    </w:p>
    <w:p w:rsidR="00BA1A5A" w:rsidP="00BA1A5A" w:rsidRDefault="00BA1A5A">
      <w:r>
        <w:t>Dominated by young to mid-seral species with some development of mid</w:t>
      </w:r>
      <w:r w:rsidR="00F92BCC">
        <w:t>-</w:t>
      </w:r>
      <w:r>
        <w:t xml:space="preserve"> and understory species. Closed</w:t>
      </w:r>
      <w:r w:rsidR="00F92BCC">
        <w:t>-</w:t>
      </w:r>
      <w:r>
        <w:t>canopy conditions are a function of mesic (or topographically protected) conditions. Understory/mid</w:t>
      </w:r>
      <w:r w:rsidR="00F92BCC">
        <w:t>-</w:t>
      </w:r>
      <w:r>
        <w:t>story development with at least two layers present (dependent on age) on these more mesic sites. On drier sites, forested-to-woodland conditions are interspersed</w:t>
      </w:r>
      <w:r w:rsidR="00F92BCC">
        <w:t>,</w:t>
      </w:r>
      <w:r>
        <w:t xml:space="preserve"> but with a relatively open understory. </w:t>
      </w:r>
    </w:p>
    <w:p>
      <w:r>
        <w:rPr>
          <w:i/>
          <w:u w:val="single"/>
        </w:rPr>
        <w:t>Maximum Tree Size Class</w:t>
      </w:r>
      <w:br/>
      <w:r>
        <w:t>Pole 5-9" DBH</w:t>
      </w:r>
    </w:p>
    <w:p w:rsidR="00BA1A5A" w:rsidP="00BA1A5A" w:rsidRDefault="00BA1A5A">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A1A5A" w:rsidP="00BA1A5A" w:rsidRDefault="00BA1A5A"/>
    <w:p w:rsidR="00BA1A5A" w:rsidP="00BA1A5A" w:rsidRDefault="00BA1A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BA1A5A" w:rsidR="00BA1A5A" w:rsidTr="00BA1A5A">
        <w:tc>
          <w:tcPr>
            <w:tcW w:w="10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Symbol</w:t>
            </w:r>
          </w:p>
        </w:tc>
        <w:tc>
          <w:tcPr>
            <w:tcW w:w="1908"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Scientific Name</w:t>
            </w:r>
          </w:p>
        </w:tc>
        <w:tc>
          <w:tcPr>
            <w:tcW w:w="1992"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Common Name</w:t>
            </w:r>
          </w:p>
        </w:tc>
        <w:tc>
          <w:tcPr>
            <w:tcW w:w="19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Canopy Position</w:t>
            </w:r>
          </w:p>
        </w:tc>
      </w:tr>
      <w:tr w:rsidRPr="00BA1A5A" w:rsidR="00BA1A5A" w:rsidTr="00BA1A5A">
        <w:tc>
          <w:tcPr>
            <w:tcW w:w="1056" w:type="dxa"/>
            <w:tcBorders>
              <w:top w:val="single" w:color="000000" w:sz="12" w:space="0"/>
            </w:tcBorders>
            <w:shd w:val="clear" w:color="auto" w:fill="auto"/>
          </w:tcPr>
          <w:p w:rsidRPr="00BA1A5A" w:rsidR="00BA1A5A" w:rsidP="005D6F6D" w:rsidRDefault="00BA1A5A">
            <w:pPr>
              <w:rPr>
                <w:bCs/>
              </w:rPr>
            </w:pPr>
            <w:r w:rsidRPr="00BA1A5A">
              <w:rPr>
                <w:bCs/>
              </w:rPr>
              <w:t>QUAL</w:t>
            </w:r>
          </w:p>
        </w:tc>
        <w:tc>
          <w:tcPr>
            <w:tcW w:w="1908" w:type="dxa"/>
            <w:tcBorders>
              <w:top w:val="single" w:color="000000" w:sz="12" w:space="0"/>
            </w:tcBorders>
            <w:shd w:val="clear" w:color="auto" w:fill="auto"/>
          </w:tcPr>
          <w:p w:rsidRPr="00BA1A5A" w:rsidR="00BA1A5A" w:rsidP="005D6F6D" w:rsidRDefault="00BA1A5A">
            <w:r w:rsidRPr="00BA1A5A">
              <w:t>Quercus alba</w:t>
            </w:r>
          </w:p>
        </w:tc>
        <w:tc>
          <w:tcPr>
            <w:tcW w:w="1992" w:type="dxa"/>
            <w:tcBorders>
              <w:top w:val="single" w:color="000000" w:sz="12" w:space="0"/>
            </w:tcBorders>
            <w:shd w:val="clear" w:color="auto" w:fill="auto"/>
          </w:tcPr>
          <w:p w:rsidRPr="00BA1A5A" w:rsidR="00BA1A5A" w:rsidP="005D6F6D" w:rsidRDefault="00BA1A5A">
            <w:r w:rsidRPr="00BA1A5A">
              <w:t>White oak</w:t>
            </w:r>
          </w:p>
        </w:tc>
        <w:tc>
          <w:tcPr>
            <w:tcW w:w="1956" w:type="dxa"/>
            <w:tcBorders>
              <w:top w:val="single" w:color="000000" w:sz="12" w:space="0"/>
            </w:tcBorders>
            <w:shd w:val="clear" w:color="auto" w:fill="auto"/>
          </w:tcPr>
          <w:p w:rsidRPr="00BA1A5A" w:rsidR="00BA1A5A" w:rsidP="005D6F6D" w:rsidRDefault="00BA1A5A">
            <w:r w:rsidRPr="00BA1A5A">
              <w:t>Upper</w:t>
            </w:r>
          </w:p>
        </w:tc>
      </w:tr>
      <w:tr w:rsidRPr="00BA1A5A" w:rsidR="00BA1A5A" w:rsidTr="00BA1A5A">
        <w:tc>
          <w:tcPr>
            <w:tcW w:w="1056" w:type="dxa"/>
            <w:shd w:val="clear" w:color="auto" w:fill="auto"/>
          </w:tcPr>
          <w:p w:rsidRPr="00BA1A5A" w:rsidR="00BA1A5A" w:rsidP="005D6F6D" w:rsidRDefault="00BA1A5A">
            <w:pPr>
              <w:rPr>
                <w:bCs/>
              </w:rPr>
            </w:pPr>
            <w:r w:rsidRPr="00BA1A5A">
              <w:rPr>
                <w:bCs/>
              </w:rPr>
              <w:t>QURU</w:t>
            </w:r>
          </w:p>
        </w:tc>
        <w:tc>
          <w:tcPr>
            <w:tcW w:w="1908" w:type="dxa"/>
            <w:shd w:val="clear" w:color="auto" w:fill="auto"/>
          </w:tcPr>
          <w:p w:rsidRPr="00BA1A5A" w:rsidR="00BA1A5A" w:rsidP="005D6F6D" w:rsidRDefault="00BA1A5A">
            <w:r w:rsidRPr="00BA1A5A">
              <w:t xml:space="preserve">Quercus </w:t>
            </w:r>
            <w:proofErr w:type="spellStart"/>
            <w:r w:rsidRPr="00BA1A5A">
              <w:t>rubra</w:t>
            </w:r>
            <w:proofErr w:type="spellEnd"/>
          </w:p>
        </w:tc>
        <w:tc>
          <w:tcPr>
            <w:tcW w:w="1992" w:type="dxa"/>
            <w:shd w:val="clear" w:color="auto" w:fill="auto"/>
          </w:tcPr>
          <w:p w:rsidRPr="00BA1A5A" w:rsidR="00BA1A5A" w:rsidP="005D6F6D" w:rsidRDefault="00BA1A5A">
            <w:r w:rsidRPr="00BA1A5A">
              <w:t>Northern red oak</w:t>
            </w:r>
          </w:p>
        </w:tc>
        <w:tc>
          <w:tcPr>
            <w:tcW w:w="1956" w:type="dxa"/>
            <w:shd w:val="clear" w:color="auto" w:fill="auto"/>
          </w:tcPr>
          <w:p w:rsidRPr="00BA1A5A" w:rsidR="00BA1A5A" w:rsidP="005D6F6D" w:rsidRDefault="00BA1A5A">
            <w:r w:rsidRPr="00BA1A5A">
              <w:t>Upper</w:t>
            </w:r>
          </w:p>
        </w:tc>
      </w:tr>
      <w:tr w:rsidRPr="00BA1A5A" w:rsidR="00BA1A5A" w:rsidTr="00BA1A5A">
        <w:tc>
          <w:tcPr>
            <w:tcW w:w="1056" w:type="dxa"/>
            <w:shd w:val="clear" w:color="auto" w:fill="auto"/>
          </w:tcPr>
          <w:p w:rsidRPr="00BA1A5A" w:rsidR="00BA1A5A" w:rsidP="005D6F6D" w:rsidRDefault="00BA1A5A">
            <w:pPr>
              <w:rPr>
                <w:bCs/>
              </w:rPr>
            </w:pPr>
            <w:r w:rsidRPr="00BA1A5A">
              <w:rPr>
                <w:bCs/>
              </w:rPr>
              <w:t>ACRU</w:t>
            </w:r>
          </w:p>
        </w:tc>
        <w:tc>
          <w:tcPr>
            <w:tcW w:w="1908" w:type="dxa"/>
            <w:shd w:val="clear" w:color="auto" w:fill="auto"/>
          </w:tcPr>
          <w:p w:rsidRPr="00BA1A5A" w:rsidR="00BA1A5A" w:rsidP="005D6F6D" w:rsidRDefault="00BA1A5A">
            <w:r w:rsidRPr="00BA1A5A">
              <w:t>Acer rubrum</w:t>
            </w:r>
          </w:p>
        </w:tc>
        <w:tc>
          <w:tcPr>
            <w:tcW w:w="1992" w:type="dxa"/>
            <w:shd w:val="clear" w:color="auto" w:fill="auto"/>
          </w:tcPr>
          <w:p w:rsidRPr="00BA1A5A" w:rsidR="00BA1A5A" w:rsidP="005D6F6D" w:rsidRDefault="00BA1A5A">
            <w:r w:rsidRPr="00BA1A5A">
              <w:t>Red maple</w:t>
            </w:r>
          </w:p>
        </w:tc>
        <w:tc>
          <w:tcPr>
            <w:tcW w:w="1956" w:type="dxa"/>
            <w:shd w:val="clear" w:color="auto" w:fill="auto"/>
          </w:tcPr>
          <w:p w:rsidRPr="00BA1A5A" w:rsidR="00BA1A5A" w:rsidP="005D6F6D" w:rsidRDefault="00BA1A5A">
            <w:r w:rsidRPr="00BA1A5A">
              <w:t>Upper</w:t>
            </w:r>
          </w:p>
        </w:tc>
      </w:tr>
    </w:tbl>
    <w:p w:rsidR="00BA1A5A" w:rsidP="00BA1A5A" w:rsidRDefault="00BA1A5A"/>
    <w:p w:rsidR="00BA1A5A" w:rsidP="00BA1A5A" w:rsidRDefault="00BA1A5A">
      <w:pPr>
        <w:pStyle w:val="SClassInfoPara"/>
      </w:pPr>
      <w:r>
        <w:t>Description</w:t>
      </w:r>
    </w:p>
    <w:p w:rsidR="00BA1A5A" w:rsidP="00BA1A5A" w:rsidRDefault="00BA1A5A">
      <w:r>
        <w:t xml:space="preserve">Similar overstory species as </w:t>
      </w:r>
      <w:r w:rsidR="00F92BCC">
        <w:t xml:space="preserve">Class </w:t>
      </w:r>
      <w:r>
        <w:t>B but in a single</w:t>
      </w:r>
      <w:r w:rsidR="00F92BCC">
        <w:t>-</w:t>
      </w:r>
      <w:r>
        <w:t>canopy structure without well-developed mid</w:t>
      </w:r>
      <w:r w:rsidR="00F92BCC">
        <w:t xml:space="preserve"> </w:t>
      </w:r>
      <w:r>
        <w:t>story. On drier sites</w:t>
      </w:r>
      <w:r w:rsidR="00F92BCC">
        <w:t>,</w:t>
      </w:r>
      <w:r>
        <w:t xml:space="preserve"> generally more oak</w:t>
      </w:r>
      <w:r w:rsidR="00F92BCC">
        <w:t xml:space="preserve"> </w:t>
      </w:r>
      <w:r>
        <w:t xml:space="preserve">dominated. Variable herbaceous understory ranging from grass to rich herbaceous layers. The understory is a function of moisture gradients, and fire frequency and intensity. </w:t>
      </w:r>
    </w:p>
    <w:p w:rsidR="00BA1A5A" w:rsidP="00BA1A5A" w:rsidRDefault="00BA1A5A"/>
    <w:p>
      <w:r>
        <w:rPr>
          <w:i/>
          <w:u w:val="single"/>
        </w:rPr>
        <w:t>Maximum Tree Size Class</w:t>
      </w:r>
      <w:br/>
      <w:r>
        <w:t>Pole 5-9" DBH</w:t>
      </w:r>
    </w:p>
    <w:p w:rsidR="00BA1A5A" w:rsidP="00BA1A5A" w:rsidRDefault="00BA1A5A">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A1A5A" w:rsidP="00BA1A5A" w:rsidRDefault="00BA1A5A"/>
    <w:p w:rsidR="00BA1A5A" w:rsidP="00BA1A5A" w:rsidRDefault="00BA1A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BA1A5A" w:rsidR="00BA1A5A" w:rsidTr="00BA1A5A">
        <w:tc>
          <w:tcPr>
            <w:tcW w:w="10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Symbol</w:t>
            </w:r>
          </w:p>
        </w:tc>
        <w:tc>
          <w:tcPr>
            <w:tcW w:w="1908"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Scientific Name</w:t>
            </w:r>
          </w:p>
        </w:tc>
        <w:tc>
          <w:tcPr>
            <w:tcW w:w="1992"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Common Name</w:t>
            </w:r>
          </w:p>
        </w:tc>
        <w:tc>
          <w:tcPr>
            <w:tcW w:w="19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Canopy Position</w:t>
            </w:r>
          </w:p>
        </w:tc>
      </w:tr>
      <w:tr w:rsidRPr="00BA1A5A" w:rsidR="00BA1A5A" w:rsidTr="00BA1A5A">
        <w:tc>
          <w:tcPr>
            <w:tcW w:w="1056" w:type="dxa"/>
            <w:tcBorders>
              <w:top w:val="single" w:color="000000" w:sz="12" w:space="0"/>
            </w:tcBorders>
            <w:shd w:val="clear" w:color="auto" w:fill="auto"/>
          </w:tcPr>
          <w:p w:rsidRPr="00BA1A5A" w:rsidR="00BA1A5A" w:rsidP="005D6F6D" w:rsidRDefault="00BA1A5A">
            <w:pPr>
              <w:rPr>
                <w:bCs/>
              </w:rPr>
            </w:pPr>
            <w:r w:rsidRPr="00BA1A5A">
              <w:rPr>
                <w:bCs/>
              </w:rPr>
              <w:t>QUAL</w:t>
            </w:r>
          </w:p>
        </w:tc>
        <w:tc>
          <w:tcPr>
            <w:tcW w:w="1908" w:type="dxa"/>
            <w:tcBorders>
              <w:top w:val="single" w:color="000000" w:sz="12" w:space="0"/>
            </w:tcBorders>
            <w:shd w:val="clear" w:color="auto" w:fill="auto"/>
          </w:tcPr>
          <w:p w:rsidRPr="00BA1A5A" w:rsidR="00BA1A5A" w:rsidP="005D6F6D" w:rsidRDefault="00BA1A5A">
            <w:r w:rsidRPr="00BA1A5A">
              <w:t>Quercus alba</w:t>
            </w:r>
          </w:p>
        </w:tc>
        <w:tc>
          <w:tcPr>
            <w:tcW w:w="1992" w:type="dxa"/>
            <w:tcBorders>
              <w:top w:val="single" w:color="000000" w:sz="12" w:space="0"/>
            </w:tcBorders>
            <w:shd w:val="clear" w:color="auto" w:fill="auto"/>
          </w:tcPr>
          <w:p w:rsidRPr="00BA1A5A" w:rsidR="00BA1A5A" w:rsidP="005D6F6D" w:rsidRDefault="00BA1A5A">
            <w:r w:rsidRPr="00BA1A5A">
              <w:t>White oak</w:t>
            </w:r>
          </w:p>
        </w:tc>
        <w:tc>
          <w:tcPr>
            <w:tcW w:w="1956" w:type="dxa"/>
            <w:tcBorders>
              <w:top w:val="single" w:color="000000" w:sz="12" w:space="0"/>
            </w:tcBorders>
            <w:shd w:val="clear" w:color="auto" w:fill="auto"/>
          </w:tcPr>
          <w:p w:rsidRPr="00BA1A5A" w:rsidR="00BA1A5A" w:rsidP="005D6F6D" w:rsidRDefault="00BA1A5A">
            <w:r w:rsidRPr="00BA1A5A">
              <w:t>Upper</w:t>
            </w:r>
          </w:p>
        </w:tc>
      </w:tr>
      <w:tr w:rsidRPr="00BA1A5A" w:rsidR="00BA1A5A" w:rsidTr="00BA1A5A">
        <w:tc>
          <w:tcPr>
            <w:tcW w:w="1056" w:type="dxa"/>
            <w:shd w:val="clear" w:color="auto" w:fill="auto"/>
          </w:tcPr>
          <w:p w:rsidRPr="00BA1A5A" w:rsidR="00BA1A5A" w:rsidP="005D6F6D" w:rsidRDefault="00BA1A5A">
            <w:pPr>
              <w:rPr>
                <w:bCs/>
              </w:rPr>
            </w:pPr>
            <w:r w:rsidRPr="00BA1A5A">
              <w:rPr>
                <w:bCs/>
              </w:rPr>
              <w:t>QURU</w:t>
            </w:r>
          </w:p>
        </w:tc>
        <w:tc>
          <w:tcPr>
            <w:tcW w:w="1908" w:type="dxa"/>
            <w:shd w:val="clear" w:color="auto" w:fill="auto"/>
          </w:tcPr>
          <w:p w:rsidRPr="00BA1A5A" w:rsidR="00BA1A5A" w:rsidP="005D6F6D" w:rsidRDefault="00BA1A5A">
            <w:r w:rsidRPr="00BA1A5A">
              <w:t xml:space="preserve">Quercus </w:t>
            </w:r>
            <w:proofErr w:type="spellStart"/>
            <w:r w:rsidRPr="00BA1A5A">
              <w:t>rubra</w:t>
            </w:r>
            <w:proofErr w:type="spellEnd"/>
          </w:p>
        </w:tc>
        <w:tc>
          <w:tcPr>
            <w:tcW w:w="1992" w:type="dxa"/>
            <w:shd w:val="clear" w:color="auto" w:fill="auto"/>
          </w:tcPr>
          <w:p w:rsidRPr="00BA1A5A" w:rsidR="00BA1A5A" w:rsidP="005D6F6D" w:rsidRDefault="00BA1A5A">
            <w:r w:rsidRPr="00BA1A5A">
              <w:t>Northern red oak</w:t>
            </w:r>
          </w:p>
        </w:tc>
        <w:tc>
          <w:tcPr>
            <w:tcW w:w="1956" w:type="dxa"/>
            <w:shd w:val="clear" w:color="auto" w:fill="auto"/>
          </w:tcPr>
          <w:p w:rsidRPr="00BA1A5A" w:rsidR="00BA1A5A" w:rsidP="005D6F6D" w:rsidRDefault="00BA1A5A">
            <w:r w:rsidRPr="00BA1A5A">
              <w:t>Upper</w:t>
            </w:r>
          </w:p>
        </w:tc>
      </w:tr>
      <w:tr w:rsidRPr="00BA1A5A" w:rsidR="000D2688" w:rsidTr="00BA1A5A">
        <w:tc>
          <w:tcPr>
            <w:tcW w:w="1056" w:type="dxa"/>
            <w:shd w:val="clear" w:color="auto" w:fill="auto"/>
          </w:tcPr>
          <w:p w:rsidRPr="00BA1A5A" w:rsidR="000D2688" w:rsidP="005D6F6D" w:rsidRDefault="000D2688">
            <w:pPr>
              <w:rPr>
                <w:bCs/>
              </w:rPr>
            </w:pPr>
            <w:r>
              <w:rPr>
                <w:bCs/>
              </w:rPr>
              <w:t>OSVI</w:t>
            </w:r>
          </w:p>
        </w:tc>
        <w:tc>
          <w:tcPr>
            <w:tcW w:w="1908" w:type="dxa"/>
            <w:shd w:val="clear" w:color="auto" w:fill="auto"/>
          </w:tcPr>
          <w:p w:rsidRPr="00BA1A5A" w:rsidR="000D2688" w:rsidP="005D6F6D" w:rsidRDefault="000D2688">
            <w:proofErr w:type="spellStart"/>
            <w:r>
              <w:t>Ostrya</w:t>
            </w:r>
            <w:proofErr w:type="spellEnd"/>
            <w:r>
              <w:t xml:space="preserve"> </w:t>
            </w:r>
            <w:proofErr w:type="spellStart"/>
            <w:r>
              <w:t>virginiana</w:t>
            </w:r>
            <w:proofErr w:type="spellEnd"/>
          </w:p>
        </w:tc>
        <w:tc>
          <w:tcPr>
            <w:tcW w:w="1992" w:type="dxa"/>
            <w:shd w:val="clear" w:color="auto" w:fill="auto"/>
          </w:tcPr>
          <w:p w:rsidRPr="00BA1A5A" w:rsidR="000D2688" w:rsidP="005D6F6D" w:rsidRDefault="000D2688">
            <w:r>
              <w:t>Hophornbeam</w:t>
            </w:r>
          </w:p>
        </w:tc>
        <w:tc>
          <w:tcPr>
            <w:tcW w:w="1956" w:type="dxa"/>
            <w:shd w:val="clear" w:color="auto" w:fill="auto"/>
          </w:tcPr>
          <w:p w:rsidRPr="00BA1A5A" w:rsidR="000D2688" w:rsidP="005D6F6D" w:rsidRDefault="000D2688">
            <w:r>
              <w:t>Mid</w:t>
            </w:r>
          </w:p>
        </w:tc>
      </w:tr>
      <w:tr w:rsidRPr="00BA1A5A" w:rsidR="000D2688" w:rsidTr="00BA1A5A">
        <w:tc>
          <w:tcPr>
            <w:tcW w:w="1056" w:type="dxa"/>
            <w:shd w:val="clear" w:color="auto" w:fill="auto"/>
          </w:tcPr>
          <w:p w:rsidRPr="00BA1A5A" w:rsidR="000D2688" w:rsidP="005D6F6D" w:rsidRDefault="000D2688">
            <w:pPr>
              <w:rPr>
                <w:bCs/>
              </w:rPr>
            </w:pPr>
            <w:r>
              <w:rPr>
                <w:bCs/>
              </w:rPr>
              <w:t>CACA18</w:t>
            </w:r>
          </w:p>
        </w:tc>
        <w:tc>
          <w:tcPr>
            <w:tcW w:w="1908" w:type="dxa"/>
            <w:shd w:val="clear" w:color="auto" w:fill="auto"/>
          </w:tcPr>
          <w:p w:rsidRPr="00BA1A5A" w:rsidR="000D2688" w:rsidP="000D2688" w:rsidRDefault="000D2688">
            <w:proofErr w:type="spellStart"/>
            <w:r>
              <w:t>Carpinus</w:t>
            </w:r>
            <w:proofErr w:type="spellEnd"/>
            <w:r>
              <w:t xml:space="preserve"> </w:t>
            </w:r>
            <w:proofErr w:type="spellStart"/>
            <w:r>
              <w:t>caroliniana</w:t>
            </w:r>
            <w:proofErr w:type="spellEnd"/>
          </w:p>
        </w:tc>
        <w:tc>
          <w:tcPr>
            <w:tcW w:w="1992" w:type="dxa"/>
            <w:shd w:val="clear" w:color="auto" w:fill="auto"/>
          </w:tcPr>
          <w:p w:rsidR="000D2688" w:rsidP="005D6F6D" w:rsidRDefault="000D2688">
            <w:r>
              <w:t>American hornbeam</w:t>
            </w:r>
          </w:p>
        </w:tc>
        <w:tc>
          <w:tcPr>
            <w:tcW w:w="1956" w:type="dxa"/>
            <w:shd w:val="clear" w:color="auto" w:fill="auto"/>
          </w:tcPr>
          <w:p w:rsidRPr="00BA1A5A" w:rsidR="000D2688" w:rsidP="005D6F6D" w:rsidRDefault="000D2688">
            <w:r>
              <w:t>Mid</w:t>
            </w:r>
          </w:p>
        </w:tc>
      </w:tr>
    </w:tbl>
    <w:p w:rsidR="00BA1A5A" w:rsidP="00BA1A5A" w:rsidRDefault="00BA1A5A"/>
    <w:p w:rsidR="00BA1A5A" w:rsidP="00BA1A5A" w:rsidRDefault="00BA1A5A">
      <w:pPr>
        <w:pStyle w:val="SClassInfoPara"/>
      </w:pPr>
      <w:r>
        <w:t>Description</w:t>
      </w:r>
    </w:p>
    <w:p w:rsidR="00BA1A5A" w:rsidP="00BA1A5A" w:rsidRDefault="00BA1A5A">
      <w:r>
        <w:t xml:space="preserve">Mature canopy sometimes reaching 100ft in height. Dominant overstory species variable by location and stand history. Open (woodland) conditions dependent on fire frequency and intensity. </w:t>
      </w:r>
      <w:proofErr w:type="gramStart"/>
      <w:r>
        <w:t>Generally</w:t>
      </w:r>
      <w:proofErr w:type="gramEnd"/>
      <w:r>
        <w:t xml:space="preserve"> more oak dominated</w:t>
      </w:r>
      <w:r w:rsidR="00F92BCC">
        <w:t>,</w:t>
      </w:r>
      <w:r>
        <w:t xml:space="preserve"> with white oak a common dominant. </w:t>
      </w:r>
    </w:p>
    <w:p w:rsidR="00BA1A5A" w:rsidP="00BA1A5A" w:rsidRDefault="00BA1A5A"/>
    <w:p>
      <w:r>
        <w:rPr>
          <w:i/>
          <w:u w:val="single"/>
        </w:rPr>
        <w:t>Maximum Tree Size Class</w:t>
      </w:r>
      <w:br/>
      <w:r>
        <w:t>Medium 9-21" DBH</w:t>
      </w:r>
    </w:p>
    <w:p w:rsidR="00BA1A5A" w:rsidP="00BA1A5A" w:rsidRDefault="00BA1A5A">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A1A5A" w:rsidP="00BA1A5A" w:rsidRDefault="00BA1A5A"/>
    <w:p w:rsidR="00BA1A5A" w:rsidP="00BA1A5A" w:rsidRDefault="00BA1A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052"/>
        <w:gridCol w:w="2280"/>
        <w:gridCol w:w="1956"/>
      </w:tblGrid>
      <w:tr w:rsidRPr="00BA1A5A" w:rsidR="00BA1A5A" w:rsidTr="00BA1A5A">
        <w:tc>
          <w:tcPr>
            <w:tcW w:w="1092"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Symbol</w:t>
            </w:r>
          </w:p>
        </w:tc>
        <w:tc>
          <w:tcPr>
            <w:tcW w:w="2052"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Scientific Name</w:t>
            </w:r>
          </w:p>
        </w:tc>
        <w:tc>
          <w:tcPr>
            <w:tcW w:w="2280"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Common Name</w:t>
            </w:r>
          </w:p>
        </w:tc>
        <w:tc>
          <w:tcPr>
            <w:tcW w:w="1956" w:type="dxa"/>
            <w:tcBorders>
              <w:top w:val="single" w:color="auto" w:sz="2" w:space="0"/>
              <w:bottom w:val="single" w:color="000000" w:sz="12" w:space="0"/>
            </w:tcBorders>
            <w:shd w:val="clear" w:color="auto" w:fill="auto"/>
          </w:tcPr>
          <w:p w:rsidRPr="00BA1A5A" w:rsidR="00BA1A5A" w:rsidP="005D6F6D" w:rsidRDefault="00BA1A5A">
            <w:pPr>
              <w:rPr>
                <w:b/>
                <w:bCs/>
              </w:rPr>
            </w:pPr>
            <w:r w:rsidRPr="00BA1A5A">
              <w:rPr>
                <w:b/>
                <w:bCs/>
              </w:rPr>
              <w:t>Canopy Position</w:t>
            </w:r>
          </w:p>
        </w:tc>
      </w:tr>
      <w:tr w:rsidRPr="00BA1A5A" w:rsidR="00BA1A5A" w:rsidTr="00BA1A5A">
        <w:tc>
          <w:tcPr>
            <w:tcW w:w="1092" w:type="dxa"/>
            <w:tcBorders>
              <w:top w:val="single" w:color="000000" w:sz="12" w:space="0"/>
            </w:tcBorders>
            <w:shd w:val="clear" w:color="auto" w:fill="auto"/>
          </w:tcPr>
          <w:p w:rsidRPr="00BA1A5A" w:rsidR="00BA1A5A" w:rsidP="005D6F6D" w:rsidRDefault="00BA1A5A">
            <w:pPr>
              <w:rPr>
                <w:bCs/>
              </w:rPr>
            </w:pPr>
            <w:r w:rsidRPr="00BA1A5A">
              <w:rPr>
                <w:bCs/>
              </w:rPr>
              <w:t>QUAL</w:t>
            </w:r>
          </w:p>
        </w:tc>
        <w:tc>
          <w:tcPr>
            <w:tcW w:w="2052" w:type="dxa"/>
            <w:tcBorders>
              <w:top w:val="single" w:color="000000" w:sz="12" w:space="0"/>
            </w:tcBorders>
            <w:shd w:val="clear" w:color="auto" w:fill="auto"/>
          </w:tcPr>
          <w:p w:rsidRPr="00BA1A5A" w:rsidR="00BA1A5A" w:rsidP="005D6F6D" w:rsidRDefault="00BA1A5A">
            <w:r w:rsidRPr="00BA1A5A">
              <w:t>Quercus alba</w:t>
            </w:r>
          </w:p>
        </w:tc>
        <w:tc>
          <w:tcPr>
            <w:tcW w:w="2280" w:type="dxa"/>
            <w:tcBorders>
              <w:top w:val="single" w:color="000000" w:sz="12" w:space="0"/>
            </w:tcBorders>
            <w:shd w:val="clear" w:color="auto" w:fill="auto"/>
          </w:tcPr>
          <w:p w:rsidRPr="00BA1A5A" w:rsidR="00BA1A5A" w:rsidP="005D6F6D" w:rsidRDefault="00BA1A5A">
            <w:r w:rsidRPr="00BA1A5A">
              <w:t>White oak</w:t>
            </w:r>
          </w:p>
        </w:tc>
        <w:tc>
          <w:tcPr>
            <w:tcW w:w="1956" w:type="dxa"/>
            <w:tcBorders>
              <w:top w:val="single" w:color="000000" w:sz="12" w:space="0"/>
            </w:tcBorders>
            <w:shd w:val="clear" w:color="auto" w:fill="auto"/>
          </w:tcPr>
          <w:p w:rsidRPr="00BA1A5A" w:rsidR="00BA1A5A" w:rsidP="005D6F6D" w:rsidRDefault="00BA1A5A">
            <w:r w:rsidRPr="00BA1A5A">
              <w:t>Upper</w:t>
            </w:r>
          </w:p>
        </w:tc>
      </w:tr>
      <w:tr w:rsidRPr="00BA1A5A" w:rsidR="00BA1A5A" w:rsidTr="00BA1A5A">
        <w:tc>
          <w:tcPr>
            <w:tcW w:w="1092" w:type="dxa"/>
            <w:shd w:val="clear" w:color="auto" w:fill="auto"/>
          </w:tcPr>
          <w:p w:rsidRPr="00BA1A5A" w:rsidR="00BA1A5A" w:rsidP="005D6F6D" w:rsidRDefault="00BA1A5A">
            <w:pPr>
              <w:rPr>
                <w:bCs/>
              </w:rPr>
            </w:pPr>
            <w:r w:rsidRPr="00BA1A5A">
              <w:rPr>
                <w:bCs/>
              </w:rPr>
              <w:t>ACSA3</w:t>
            </w:r>
          </w:p>
        </w:tc>
        <w:tc>
          <w:tcPr>
            <w:tcW w:w="2052" w:type="dxa"/>
            <w:shd w:val="clear" w:color="auto" w:fill="auto"/>
          </w:tcPr>
          <w:p w:rsidRPr="00BA1A5A" w:rsidR="00BA1A5A" w:rsidP="005D6F6D" w:rsidRDefault="00BA1A5A">
            <w:r w:rsidRPr="00BA1A5A">
              <w:t xml:space="preserve">Acer </w:t>
            </w:r>
            <w:proofErr w:type="spellStart"/>
            <w:r w:rsidRPr="00BA1A5A">
              <w:t>saccharum</w:t>
            </w:r>
            <w:proofErr w:type="spellEnd"/>
          </w:p>
        </w:tc>
        <w:tc>
          <w:tcPr>
            <w:tcW w:w="2280" w:type="dxa"/>
            <w:shd w:val="clear" w:color="auto" w:fill="auto"/>
          </w:tcPr>
          <w:p w:rsidRPr="00BA1A5A" w:rsidR="00BA1A5A" w:rsidP="005D6F6D" w:rsidRDefault="00BA1A5A">
            <w:r w:rsidRPr="00BA1A5A">
              <w:t>Sugar maple</w:t>
            </w:r>
          </w:p>
        </w:tc>
        <w:tc>
          <w:tcPr>
            <w:tcW w:w="1956" w:type="dxa"/>
            <w:shd w:val="clear" w:color="auto" w:fill="auto"/>
          </w:tcPr>
          <w:p w:rsidRPr="00BA1A5A" w:rsidR="00BA1A5A" w:rsidP="005D6F6D" w:rsidRDefault="00BA1A5A">
            <w:r w:rsidRPr="00BA1A5A">
              <w:t>Middle</w:t>
            </w:r>
          </w:p>
        </w:tc>
      </w:tr>
      <w:tr w:rsidRPr="00BA1A5A" w:rsidR="00BA1A5A" w:rsidTr="00BA1A5A">
        <w:tc>
          <w:tcPr>
            <w:tcW w:w="1092" w:type="dxa"/>
            <w:shd w:val="clear" w:color="auto" w:fill="auto"/>
          </w:tcPr>
          <w:p w:rsidRPr="00BA1A5A" w:rsidR="00BA1A5A" w:rsidP="005D6F6D" w:rsidRDefault="00BA1A5A">
            <w:pPr>
              <w:rPr>
                <w:bCs/>
              </w:rPr>
            </w:pPr>
            <w:r w:rsidRPr="00BA1A5A">
              <w:rPr>
                <w:bCs/>
              </w:rPr>
              <w:t>FAGR</w:t>
            </w:r>
          </w:p>
        </w:tc>
        <w:tc>
          <w:tcPr>
            <w:tcW w:w="2052" w:type="dxa"/>
            <w:shd w:val="clear" w:color="auto" w:fill="auto"/>
          </w:tcPr>
          <w:p w:rsidRPr="00BA1A5A" w:rsidR="00BA1A5A" w:rsidP="005D6F6D" w:rsidRDefault="00BA1A5A">
            <w:r w:rsidRPr="00BA1A5A">
              <w:t xml:space="preserve">Fagus </w:t>
            </w:r>
            <w:proofErr w:type="spellStart"/>
            <w:r w:rsidRPr="00BA1A5A">
              <w:t>grandifolia</w:t>
            </w:r>
            <w:proofErr w:type="spellEnd"/>
          </w:p>
        </w:tc>
        <w:tc>
          <w:tcPr>
            <w:tcW w:w="2280" w:type="dxa"/>
            <w:shd w:val="clear" w:color="auto" w:fill="auto"/>
          </w:tcPr>
          <w:p w:rsidRPr="00BA1A5A" w:rsidR="00BA1A5A" w:rsidP="005D6F6D" w:rsidRDefault="00BA1A5A">
            <w:r w:rsidRPr="00BA1A5A">
              <w:t>American beech</w:t>
            </w:r>
          </w:p>
        </w:tc>
        <w:tc>
          <w:tcPr>
            <w:tcW w:w="1956" w:type="dxa"/>
            <w:shd w:val="clear" w:color="auto" w:fill="auto"/>
          </w:tcPr>
          <w:p w:rsidRPr="00BA1A5A" w:rsidR="00BA1A5A" w:rsidP="005D6F6D" w:rsidRDefault="00BA1A5A">
            <w:r w:rsidRPr="00BA1A5A">
              <w:t>Low-Mid</w:t>
            </w:r>
          </w:p>
        </w:tc>
      </w:tr>
      <w:tr w:rsidRPr="00BA1A5A" w:rsidR="00BA1A5A" w:rsidTr="00BA1A5A">
        <w:tc>
          <w:tcPr>
            <w:tcW w:w="1092" w:type="dxa"/>
            <w:shd w:val="clear" w:color="auto" w:fill="auto"/>
          </w:tcPr>
          <w:p w:rsidRPr="00BA1A5A" w:rsidR="00BA1A5A" w:rsidP="005D6F6D" w:rsidRDefault="00BA1A5A">
            <w:pPr>
              <w:rPr>
                <w:bCs/>
              </w:rPr>
            </w:pPr>
            <w:r w:rsidRPr="00BA1A5A">
              <w:rPr>
                <w:bCs/>
              </w:rPr>
              <w:lastRenderedPageBreak/>
              <w:t>COFL2</w:t>
            </w:r>
          </w:p>
        </w:tc>
        <w:tc>
          <w:tcPr>
            <w:tcW w:w="2052" w:type="dxa"/>
            <w:shd w:val="clear" w:color="auto" w:fill="auto"/>
          </w:tcPr>
          <w:p w:rsidRPr="00BA1A5A" w:rsidR="00BA1A5A" w:rsidP="005D6F6D" w:rsidRDefault="00BA1A5A">
            <w:proofErr w:type="spellStart"/>
            <w:r w:rsidRPr="00BA1A5A">
              <w:t>Cornus</w:t>
            </w:r>
            <w:proofErr w:type="spellEnd"/>
            <w:r w:rsidRPr="00BA1A5A">
              <w:t xml:space="preserve"> </w:t>
            </w:r>
            <w:proofErr w:type="spellStart"/>
            <w:r w:rsidRPr="00BA1A5A">
              <w:t>florida</w:t>
            </w:r>
            <w:proofErr w:type="spellEnd"/>
          </w:p>
        </w:tc>
        <w:tc>
          <w:tcPr>
            <w:tcW w:w="2280" w:type="dxa"/>
            <w:shd w:val="clear" w:color="auto" w:fill="auto"/>
          </w:tcPr>
          <w:p w:rsidRPr="00BA1A5A" w:rsidR="00BA1A5A" w:rsidP="005D6F6D" w:rsidRDefault="00BA1A5A">
            <w:r w:rsidRPr="00BA1A5A">
              <w:t>Flowering dogwood</w:t>
            </w:r>
          </w:p>
        </w:tc>
        <w:tc>
          <w:tcPr>
            <w:tcW w:w="1956" w:type="dxa"/>
            <w:shd w:val="clear" w:color="auto" w:fill="auto"/>
          </w:tcPr>
          <w:p w:rsidRPr="00BA1A5A" w:rsidR="00BA1A5A" w:rsidP="005D6F6D" w:rsidRDefault="00BA1A5A">
            <w:r w:rsidRPr="00BA1A5A">
              <w:t>Low-Mid</w:t>
            </w:r>
          </w:p>
        </w:tc>
      </w:tr>
    </w:tbl>
    <w:p w:rsidR="00BA1A5A" w:rsidP="00BA1A5A" w:rsidRDefault="00BA1A5A"/>
    <w:p w:rsidR="00BA1A5A" w:rsidP="00BA1A5A" w:rsidRDefault="00BA1A5A">
      <w:pPr>
        <w:pStyle w:val="SClassInfoPara"/>
      </w:pPr>
      <w:r>
        <w:t>Description</w:t>
      </w:r>
    </w:p>
    <w:p w:rsidR="00BA1A5A" w:rsidP="00BA1A5A" w:rsidRDefault="00BA1A5A">
      <w:r>
        <w:t xml:space="preserve">Canopy may have more non-oak hardwoods such as </w:t>
      </w:r>
      <w:proofErr w:type="spellStart"/>
      <w:r>
        <w:t>blackgum</w:t>
      </w:r>
      <w:proofErr w:type="spellEnd"/>
      <w:r>
        <w:t>, red maple, American beech</w:t>
      </w:r>
      <w:r w:rsidR="00F92BCC">
        <w:t>,</w:t>
      </w:r>
      <w:r>
        <w:t xml:space="preserve"> and dogwood with well-developed lower layers containing many of the canopy species. </w:t>
      </w:r>
    </w:p>
    <w:p w:rsidR="00BA1A5A" w:rsidP="00BA1A5A" w:rsidRDefault="00BA1A5A"/>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64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64</w:t>
            </w:r>
          </w:p>
        </w:tc>
      </w:tr>
      <w:tr>
        <w:tc>
          <w:p>
            <w:pPr>
              <w:jc w:val="center"/>
            </w:pPr>
            <w:r>
              <w:rPr>
                <w:sz w:val="20"/>
              </w:rPr>
              <w:t>Late1:OPN</w:t>
            </w:r>
          </w:p>
        </w:tc>
        <w:tc>
          <w:p>
            <w:pPr>
              <w:jc w:val="center"/>
            </w:pPr>
            <w:r>
              <w:rPr>
                <w:sz w:val="20"/>
              </w:rPr>
              <w:t>65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A1A5A" w:rsidP="00BA1A5A" w:rsidRDefault="00BA1A5A">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BA1A5A" w:rsidP="00BA1A5A" w:rsidRDefault="00BA1A5A"/>
    <w:p w:rsidR="00BA1A5A" w:rsidP="00BA1A5A" w:rsidRDefault="00BA1A5A">
      <w:r>
        <w:t xml:space="preserve">Frost, C. 1996 </w:t>
      </w:r>
      <w:proofErr w:type="spellStart"/>
      <w:r>
        <w:t>Presettlement</w:t>
      </w:r>
      <w:proofErr w:type="spellEnd"/>
      <w:r>
        <w:t xml:space="preserve"> Fire Frequency Regimes of the United States: A First Approximation. Pages 70-81 in: Proceedings of the 20nd Tall Timbers Fire Ecology Conference: Fire in Ecosystem Management: Shifting the Paradigm from Suppression to </w:t>
      </w:r>
      <w:proofErr w:type="spellStart"/>
      <w:r>
        <w:t>Prescritpion</w:t>
      </w:r>
      <w:proofErr w:type="spellEnd"/>
      <w:r>
        <w:t>. Tall Timbers Research Station, Tallahassee, FL.</w:t>
      </w:r>
    </w:p>
    <w:p w:rsidR="00BA1A5A" w:rsidP="00BA1A5A" w:rsidRDefault="00BA1A5A"/>
    <w:p w:rsidR="00BA1A5A" w:rsidP="00BA1A5A" w:rsidRDefault="00BA1A5A">
      <w:proofErr w:type="spellStart"/>
      <w:r>
        <w:t>Foti</w:t>
      </w:r>
      <w:proofErr w:type="spellEnd"/>
      <w:r>
        <w:t xml:space="preserve">, T. and S. Glenn. 1991. The Ouachita Mountains Landscape at the Time of Settlement. In D. Henderson and L. D. Hedrick, editors. Proc.: Conference on Restoring Old Growth Forest in the Interior Highlands of Arkansas and Oklahoma. </w:t>
      </w:r>
      <w:proofErr w:type="spellStart"/>
      <w:r>
        <w:t>Winrock</w:t>
      </w:r>
      <w:proofErr w:type="spellEnd"/>
      <w:r>
        <w:t xml:space="preserve"> International, Morrilton, AR.</w:t>
      </w:r>
    </w:p>
    <w:p w:rsidR="00BA1A5A" w:rsidP="00BA1A5A" w:rsidRDefault="00BA1A5A"/>
    <w:p w:rsidR="00BA1A5A" w:rsidP="00BA1A5A" w:rsidRDefault="00BA1A5A">
      <w:r>
        <w:t xml:space="preserve">Fryar, R.D. 1991. Old Growth Stands of the Ouachita National Forest. In D. Henderson and L.D. Hedrick, editors. Proc: Restoration of Old Growth Forest in the Interior Highlands of Arkansas and Oklahoma. </w:t>
      </w:r>
      <w:proofErr w:type="spellStart"/>
      <w:r>
        <w:t>Winrock</w:t>
      </w:r>
      <w:proofErr w:type="spellEnd"/>
      <w:r>
        <w:t xml:space="preserve"> International. Morrilton, AR.</w:t>
      </w:r>
    </w:p>
    <w:p w:rsidR="00BA1A5A" w:rsidP="00BA1A5A" w:rsidRDefault="00BA1A5A"/>
    <w:p w:rsidR="00BA1A5A" w:rsidP="00BA1A5A" w:rsidRDefault="00BA1A5A">
      <w:proofErr w:type="spellStart"/>
      <w:r>
        <w:t>Glitzenstein</w:t>
      </w:r>
      <w:proofErr w:type="spellEnd"/>
      <w:r>
        <w:t xml:space="preserve">, J.S., P.A. </w:t>
      </w:r>
      <w:proofErr w:type="spellStart"/>
      <w:r>
        <w:t>Harcomb</w:t>
      </w:r>
      <w:proofErr w:type="spellEnd"/>
      <w:r>
        <w:t xml:space="preserve"> and D.R. </w:t>
      </w:r>
      <w:proofErr w:type="spellStart"/>
      <w:r>
        <w:t>Streng</w:t>
      </w:r>
      <w:proofErr w:type="spellEnd"/>
      <w:r>
        <w:t>. 1986. Disturbances, succession, and</w:t>
      </w:r>
    </w:p>
    <w:p w:rsidR="00BA1A5A" w:rsidP="00BA1A5A" w:rsidRDefault="00BA1A5A">
      <w:r>
        <w:t>maintenance of species diversity in an east Texas forest. Ecological Monographs. 56: 243-258.</w:t>
      </w:r>
    </w:p>
    <w:p w:rsidR="00BA1A5A" w:rsidP="00BA1A5A" w:rsidRDefault="00BA1A5A"/>
    <w:p w:rsidR="00BA1A5A" w:rsidP="00BA1A5A" w:rsidRDefault="00BA1A5A">
      <w:proofErr w:type="spellStart"/>
      <w:r>
        <w:t>Guyette</w:t>
      </w:r>
      <w:proofErr w:type="spellEnd"/>
      <w:r>
        <w:t xml:space="preserve">, R.P. and B.E. Cutter. 1997. Fire history, population, and calcium cycling in the Current River Watershed. In: </w:t>
      </w:r>
      <w:proofErr w:type="spellStart"/>
      <w:r>
        <w:t>Pallardy</w:t>
      </w:r>
      <w:proofErr w:type="spellEnd"/>
      <w:r>
        <w:t xml:space="preserve"> et al. eds. Proceedings 11th Central Hardwood Forest Conference. USDA Forest Service GTR NC-188. 401 pp.</w:t>
      </w:r>
    </w:p>
    <w:p w:rsidR="00BA1A5A" w:rsidP="00BA1A5A" w:rsidRDefault="00BA1A5A"/>
    <w:p w:rsidR="00BA1A5A" w:rsidP="00BA1A5A" w:rsidRDefault="00BA1A5A">
      <w:proofErr w:type="spellStart"/>
      <w:r>
        <w:t>Guyette</w:t>
      </w:r>
      <w:proofErr w:type="spellEnd"/>
      <w:r>
        <w:t xml:space="preserve">, R.P and B.E. Cutter. 1991. Tree-ring analysis of fire history of a post-oak savanna in the Missouri Ozarks. Natural Areas Journal. 11(2): 93-99. </w:t>
      </w:r>
    </w:p>
    <w:p w:rsidR="00BA1A5A" w:rsidP="00BA1A5A" w:rsidRDefault="00BA1A5A"/>
    <w:p w:rsidR="00BA1A5A" w:rsidP="00BA1A5A" w:rsidRDefault="00BA1A5A">
      <w:proofErr w:type="spellStart"/>
      <w:r>
        <w:t>Guyette</w:t>
      </w:r>
      <w:proofErr w:type="spellEnd"/>
      <w:r>
        <w:t xml:space="preserve">, R.P. and D.C. </w:t>
      </w:r>
      <w:proofErr w:type="spellStart"/>
      <w:r>
        <w:t>Dey</w:t>
      </w:r>
      <w:proofErr w:type="spellEnd"/>
      <w:r>
        <w:t xml:space="preserve">. 1997. Historic shortleaf pine (Pinus </w:t>
      </w:r>
      <w:proofErr w:type="spellStart"/>
      <w:r>
        <w:t>echinata</w:t>
      </w:r>
      <w:proofErr w:type="spellEnd"/>
      <w:r>
        <w:t xml:space="preserve">) abundance and fire frequency in a mixed oak - pine forest (MOFEP site 8). In: B. Brookshire and S. </w:t>
      </w:r>
      <w:proofErr w:type="spellStart"/>
      <w:proofErr w:type="gramStart"/>
      <w:r>
        <w:t>Shifley,eds</w:t>
      </w:r>
      <w:proofErr w:type="spellEnd"/>
      <w:r>
        <w:t>.</w:t>
      </w:r>
      <w:proofErr w:type="gramEnd"/>
      <w:r>
        <w:t xml:space="preserve"> The Proceeding of the Missouri Ozark Forest Ecosystem Project Symposium: An experimental approach to landscape research. USDA Forest Service GTR NC-193. 378 pp.</w:t>
      </w:r>
    </w:p>
    <w:p w:rsidR="00BA1A5A" w:rsidP="00BA1A5A" w:rsidRDefault="00BA1A5A"/>
    <w:p w:rsidR="00BA1A5A" w:rsidP="00BA1A5A" w:rsidRDefault="00BA1A5A">
      <w:proofErr w:type="spellStart"/>
      <w:r>
        <w:t>Guyette</w:t>
      </w:r>
      <w:proofErr w:type="spellEnd"/>
      <w:r>
        <w:t xml:space="preserve">, R.P., </w:t>
      </w:r>
      <w:proofErr w:type="spellStart"/>
      <w:r>
        <w:t>Dey</w:t>
      </w:r>
      <w:proofErr w:type="spellEnd"/>
      <w:r>
        <w:t xml:space="preserve"> D.C and M.C. Stambaugh. 2003. Fire history of an Indiana oak barren. American Midlands Naturalist. 149: 21-34.</w:t>
      </w:r>
    </w:p>
    <w:p w:rsidR="00BA1A5A" w:rsidP="00BA1A5A" w:rsidRDefault="00BA1A5A"/>
    <w:p w:rsidR="00BA1A5A" w:rsidP="00BA1A5A" w:rsidRDefault="00BA1A5A">
      <w:proofErr w:type="spellStart"/>
      <w:r>
        <w:t>Guyette</w:t>
      </w:r>
      <w:proofErr w:type="spellEnd"/>
      <w:r>
        <w:t xml:space="preserve">, R.P. and J. </w:t>
      </w:r>
      <w:proofErr w:type="spellStart"/>
      <w:r>
        <w:t>Kabrick</w:t>
      </w:r>
      <w:proofErr w:type="spellEnd"/>
      <w:r>
        <w:t xml:space="preserve">. 2003. The legacy of forest disturbance, succession, and species at the MOFEP sites. In: (S. </w:t>
      </w:r>
      <w:proofErr w:type="spellStart"/>
      <w:r>
        <w:t>Shifley</w:t>
      </w:r>
      <w:proofErr w:type="spellEnd"/>
      <w:r>
        <w:t>, eds.) The Proceeding of the Second Missouri Ozark Forest Ecosystem Project Symposium. USDA Forest Service GTR NC-227.</w:t>
      </w:r>
    </w:p>
    <w:p w:rsidR="00BA1A5A" w:rsidP="00BA1A5A" w:rsidRDefault="00BA1A5A"/>
    <w:p w:rsidR="00BA1A5A" w:rsidP="00BA1A5A" w:rsidRDefault="00BA1A5A">
      <w:proofErr w:type="spellStart"/>
      <w:r>
        <w:t>Guyette</w:t>
      </w:r>
      <w:proofErr w:type="spellEnd"/>
      <w:r>
        <w:t xml:space="preserve">, R.P. and E.A. </w:t>
      </w:r>
      <w:proofErr w:type="spellStart"/>
      <w:r>
        <w:t>McGinnes</w:t>
      </w:r>
      <w:proofErr w:type="spellEnd"/>
      <w:r>
        <w:t>, Jr. 1982. Fire History of an Ozark Glade in Missouri.</w:t>
      </w:r>
    </w:p>
    <w:p w:rsidR="00BA1A5A" w:rsidP="00BA1A5A" w:rsidRDefault="00BA1A5A">
      <w:r>
        <w:t>Trans. Mo. Acad. Sci.16: 85-93.</w:t>
      </w:r>
    </w:p>
    <w:p w:rsidR="00BA1A5A" w:rsidP="00BA1A5A" w:rsidRDefault="00BA1A5A"/>
    <w:p w:rsidR="00BA1A5A" w:rsidP="00BA1A5A" w:rsidRDefault="00BA1A5A">
      <w:proofErr w:type="spellStart"/>
      <w:r>
        <w:t>Guyette</w:t>
      </w:r>
      <w:proofErr w:type="spellEnd"/>
      <w:r>
        <w:t xml:space="preserve">, R.P., R.M. </w:t>
      </w:r>
      <w:proofErr w:type="spellStart"/>
      <w:r>
        <w:t>Muzika</w:t>
      </w:r>
      <w:proofErr w:type="spellEnd"/>
      <w:r>
        <w:t xml:space="preserve"> and C.D. </w:t>
      </w:r>
      <w:proofErr w:type="spellStart"/>
      <w:r>
        <w:t>Dey</w:t>
      </w:r>
      <w:proofErr w:type="spellEnd"/>
      <w:r>
        <w:t>. 2002. Dynamics of an anthropogenic fire regime. Ecosystems. 5(5): 472-486.</w:t>
      </w:r>
    </w:p>
    <w:p w:rsidR="00BA1A5A" w:rsidP="00BA1A5A" w:rsidRDefault="00BA1A5A"/>
    <w:p w:rsidR="00BA1A5A" w:rsidP="00BA1A5A" w:rsidRDefault="00BA1A5A">
      <w:proofErr w:type="spellStart"/>
      <w:r>
        <w:t>Guyette</w:t>
      </w:r>
      <w:proofErr w:type="spellEnd"/>
      <w:r>
        <w:t xml:space="preserve">, R.P. and M.A. </w:t>
      </w:r>
      <w:proofErr w:type="spellStart"/>
      <w:r>
        <w:t>Spetich</w:t>
      </w:r>
      <w:proofErr w:type="spellEnd"/>
      <w:r>
        <w:t xml:space="preserve"> 2003. Fire history in oak-pine forests in the Lower Boston Mountains, Arkansas, USA. Forest and Ecology Management. 180: 463-474.</w:t>
      </w:r>
    </w:p>
    <w:p w:rsidR="00BA1A5A" w:rsidP="00BA1A5A" w:rsidRDefault="00BA1A5A"/>
    <w:p w:rsidR="00BA1A5A" w:rsidP="00BA1A5A" w:rsidRDefault="00BA1A5A">
      <w:proofErr w:type="spellStart"/>
      <w:r>
        <w:t>Jurney</w:t>
      </w:r>
      <w:proofErr w:type="spellEnd"/>
      <w:r>
        <w:t xml:space="preserve">, D., R. Evans, J. Ippolito and J.V. Bergstrom. 2004. The role of wildland fire in portions of southeastern </w:t>
      </w:r>
      <w:proofErr w:type="spellStart"/>
      <w:r>
        <w:t>Mareica</w:t>
      </w:r>
      <w:proofErr w:type="spellEnd"/>
      <w:r>
        <w:t xml:space="preserve">. Pages 95-116 in: R.T. Engstrom, K.E.M. Galley and W.J. de Groot (eds.). Proceedings of the 22nd Tall Timbers Fire Ecology Conference: Fire in Montane, Boreal, and Temperate Ecosystems, Tall Timbers Research Station, Tallahassee, FL. </w:t>
      </w:r>
    </w:p>
    <w:p w:rsidR="00BA1A5A" w:rsidP="00BA1A5A" w:rsidRDefault="00BA1A5A"/>
    <w:p w:rsidR="00BA1A5A" w:rsidP="00BA1A5A" w:rsidRDefault="00BA1A5A">
      <w:r>
        <w:t xml:space="preserve">Masters, R.E. 1991. Effects of fire and timber harvest on vegetation and </w:t>
      </w:r>
      <w:proofErr w:type="spellStart"/>
      <w:r>
        <w:t>cervid</w:t>
      </w:r>
      <w:proofErr w:type="spellEnd"/>
      <w:r>
        <w:t xml:space="preserve"> use on oak -pine sites in Oklahoma Ouachita Mountains. Pages 168-176 in: S.C. </w:t>
      </w:r>
      <w:proofErr w:type="spellStart"/>
      <w:r>
        <w:t>Nodvin</w:t>
      </w:r>
      <w:proofErr w:type="spellEnd"/>
      <w:r>
        <w:t xml:space="preserve"> and T.A. Waldrop, (eds.). Fire and the environment: ecological and cultural perspectives. Proc. of an international symposium. USDA Forest Service Gen. Tech. Rep. SE-69. Southeast For. Exp. Sta., Asheville, NC. </w:t>
      </w:r>
    </w:p>
    <w:p w:rsidR="00BA1A5A" w:rsidP="00BA1A5A" w:rsidRDefault="00BA1A5A"/>
    <w:p w:rsidR="00BA1A5A" w:rsidP="00BA1A5A" w:rsidRDefault="00BA1A5A">
      <w:r>
        <w:t>Masters, R.E. 1991. Effects of timber harvest and prescribed fire on wildlife habitat and use in the Ouachita Mountains of eastern Oklahoma. Ph.D. Thesis, Oklahoma State Univ. Stillwater. 351 pp.</w:t>
      </w:r>
    </w:p>
    <w:p w:rsidR="00BA1A5A" w:rsidP="00BA1A5A" w:rsidRDefault="00BA1A5A"/>
    <w:p w:rsidR="00BA1A5A" w:rsidP="00BA1A5A" w:rsidRDefault="00BA1A5A">
      <w:r>
        <w:t>Masters, R.E. and D. M. Engle. 1994. BEHAVE-evaluated for prescribed fire planning in mountainous oak-shortleaf pine habitats. Wildlife Society Bulletin. 22: 184-191.</w:t>
      </w:r>
    </w:p>
    <w:p w:rsidR="00BA1A5A" w:rsidP="00BA1A5A" w:rsidRDefault="00BA1A5A"/>
    <w:p w:rsidR="00BA1A5A" w:rsidP="00BA1A5A" w:rsidRDefault="00BA1A5A">
      <w:r>
        <w:t>Masters, R.E., D. M. Engle and R. Robinson. 1993. Effects of timber harvest and periodic fire on soil chemical properties in the Ouachita Mountains. Southern Journal of Applied Forestry. 17: 139-145.</w:t>
      </w:r>
    </w:p>
    <w:p w:rsidR="00BA1A5A" w:rsidP="00BA1A5A" w:rsidRDefault="00BA1A5A"/>
    <w:p w:rsidR="00BA1A5A" w:rsidP="00BA1A5A" w:rsidRDefault="00BA1A5A">
      <w:r>
        <w:t xml:space="preserve">Masters, R.E., R.L. </w:t>
      </w:r>
      <w:proofErr w:type="spellStart"/>
      <w:r>
        <w:t>Lochmiller</w:t>
      </w:r>
      <w:proofErr w:type="spellEnd"/>
      <w:r>
        <w:t xml:space="preserve"> and D.M. Engle. 1993. Effects of timber harvest and periodic fire on white-tailed deer forage production. Wildlife Society Bulletin. 21: 401-411.</w:t>
      </w:r>
    </w:p>
    <w:p w:rsidR="00BA1A5A" w:rsidP="00BA1A5A" w:rsidRDefault="00BA1A5A"/>
    <w:p w:rsidR="00BA1A5A" w:rsidP="00BA1A5A" w:rsidRDefault="00BA1A5A">
      <w:r>
        <w:t xml:space="preserve">Masters, R.E., R.L. </w:t>
      </w:r>
      <w:proofErr w:type="spellStart"/>
      <w:r>
        <w:t>Lochmiller</w:t>
      </w:r>
      <w:proofErr w:type="spellEnd"/>
      <w:r>
        <w:t xml:space="preserve">, S.T. McMurry and G.A. </w:t>
      </w:r>
      <w:proofErr w:type="spellStart"/>
      <w:r>
        <w:t>Bukenhofer</w:t>
      </w:r>
      <w:proofErr w:type="spellEnd"/>
      <w:r>
        <w:t>. 1998. Small mammal response to pine-grassland restoration for red-cockaded woodpeckers. Wildlife Society Bulletin. 28: 148-158.</w:t>
      </w:r>
    </w:p>
    <w:p w:rsidR="00BA1A5A" w:rsidP="00BA1A5A" w:rsidRDefault="00BA1A5A"/>
    <w:p w:rsidR="00BA1A5A" w:rsidP="00BA1A5A" w:rsidRDefault="00BA1A5A">
      <w:r>
        <w:t>Masters, R.E., J.E. Skeen and J.A. Garner. 1989. Red-cockaded woodpecker in Oklahoma; an update of Wood's 1974-77 Study. Proc. Okla. Acad. Sci. 69: 27-31.</w:t>
      </w:r>
    </w:p>
    <w:p w:rsidR="00BA1A5A" w:rsidP="00BA1A5A" w:rsidRDefault="00BA1A5A"/>
    <w:p w:rsidR="00BA1A5A" w:rsidP="00BA1A5A" w:rsidRDefault="00BA1A5A">
      <w:r>
        <w:t xml:space="preserve">Masters, R.E., J.E. Skeen and J. Whitehead. 1995. Preliminary fire history of McCurtain County Wilderness Area and implications for red-cockaded woodpecker management. Pages 290-302 in D.L. </w:t>
      </w:r>
      <w:proofErr w:type="spellStart"/>
      <w:r>
        <w:t>Kulhavy</w:t>
      </w:r>
      <w:proofErr w:type="spellEnd"/>
      <w:r>
        <w:t xml:space="preserve">, R.G. Hooper and R. Costa. (eds.). Red-cockaded woodpecker: Species recovery, </w:t>
      </w:r>
      <w:r>
        <w:lastRenderedPageBreak/>
        <w:t>ecology and management. Center for Applied Studies, Stephen F. Austin University, Nacogdoches, TX.</w:t>
      </w:r>
    </w:p>
    <w:p w:rsidR="00BA1A5A" w:rsidP="00BA1A5A" w:rsidRDefault="00BA1A5A"/>
    <w:p w:rsidR="00BA1A5A" w:rsidP="00BA1A5A" w:rsidRDefault="00BA1A5A">
      <w:r>
        <w:t xml:space="preserve">Masters, R.E., C.W. Wilson, D.S. Cram, G.A. </w:t>
      </w:r>
      <w:proofErr w:type="spellStart"/>
      <w:r>
        <w:t>Bukenhofer</w:t>
      </w:r>
      <w:proofErr w:type="spellEnd"/>
      <w:r>
        <w:t xml:space="preserve"> and R.L. </w:t>
      </w:r>
      <w:proofErr w:type="spellStart"/>
      <w:r>
        <w:t>Lochmiller</w:t>
      </w:r>
      <w:proofErr w:type="spellEnd"/>
      <w:r>
        <w:t xml:space="preserve">. 2002. Influence of ecosystem restoration for red-cockaded woodpeckers on breeding bird and small mammal communities. Pages 73-90 in W.M. Ford, K.R. Russell and C.E. Moorman, editors. In The role of fire in non-game wildlife management and community restoration: traditional uses and new directions: proceedings of a special workshop. Annual Meeting of The Wildlife Society, Nashville, TN. USDA Forest Service Northeast Research Station. General Technical Report NE- 288. </w:t>
      </w:r>
    </w:p>
    <w:p w:rsidR="00BA1A5A" w:rsidP="00BA1A5A" w:rsidRDefault="00BA1A5A"/>
    <w:p w:rsidR="00BA1A5A" w:rsidP="00BA1A5A" w:rsidRDefault="00BA1A5A">
      <w:r>
        <w:t xml:space="preserve">Masters, R.E., C.W. Wilson, G.A. </w:t>
      </w:r>
      <w:proofErr w:type="spellStart"/>
      <w:r>
        <w:t>Bukenhofer</w:t>
      </w:r>
      <w:proofErr w:type="spellEnd"/>
      <w:r>
        <w:t xml:space="preserve"> and M.E. Payton. 1996. Effects of </w:t>
      </w:r>
      <w:proofErr w:type="spellStart"/>
      <w:r>
        <w:t>pinegrassland</w:t>
      </w:r>
      <w:proofErr w:type="spellEnd"/>
      <w:r>
        <w:t xml:space="preserve"> restoration for red-cockaded woodpeckers on white-tailed deer forage production. Wildlife Society Bulletin 24: 77-84.</w:t>
      </w:r>
    </w:p>
    <w:p w:rsidR="00BA1A5A" w:rsidP="00BA1A5A" w:rsidRDefault="00BA1A5A"/>
    <w:p w:rsidR="00BA1A5A" w:rsidP="00BA1A5A" w:rsidRDefault="00BA1A5A">
      <w:r>
        <w:t xml:space="preserve">NatureServe. 2007. International Ecological Classification Standard: Terrestrial Ecological Classifications. NatureServe Central Databases. Arlington, VA. Data current as of 10 February 2007. </w:t>
      </w:r>
    </w:p>
    <w:p w:rsidR="00BA1A5A" w:rsidP="00BA1A5A" w:rsidRDefault="00BA1A5A"/>
    <w:p w:rsidR="00BA1A5A" w:rsidP="00BA1A5A" w:rsidRDefault="00BA1A5A">
      <w:r>
        <w:t xml:space="preserve">NatureServe. 2005. International Ecological Classification Standard: Terrestrial Ecological Classifications. </w:t>
      </w:r>
      <w:proofErr w:type="spellStart"/>
      <w:r>
        <w:t>NatrueServe</w:t>
      </w:r>
      <w:proofErr w:type="spellEnd"/>
      <w:r>
        <w:t xml:space="preserve"> Central Databases. </w:t>
      </w:r>
      <w:proofErr w:type="spellStart"/>
      <w:r>
        <w:t>Arlinton</w:t>
      </w:r>
      <w:proofErr w:type="spellEnd"/>
      <w:r>
        <w:t>, VA U.S. A. Data current as of January 13, 2005.</w:t>
      </w:r>
    </w:p>
    <w:p w:rsidR="00BA1A5A" w:rsidP="00BA1A5A" w:rsidRDefault="00BA1A5A"/>
    <w:p w:rsidR="00BA1A5A" w:rsidP="00BA1A5A" w:rsidRDefault="00BA1A5A">
      <w:r>
        <w:t>Schmidt, K.M., J.P. Menakis, C.C. Hardy, W.J. Hann and D.L. Bunnell. 2002. Development of coarse-scale spatial data for wildland fire and fuel management. Gen. Tech. Rep. RMRS-GTR-87. Fort Collins, CO: USDA Forest Service, Rocky Mountain Research Station. 41 pp. + CD.</w:t>
      </w:r>
    </w:p>
    <w:p w:rsidR="00BA1A5A" w:rsidP="00BA1A5A" w:rsidRDefault="00BA1A5A"/>
    <w:p w:rsidR="00BA1A5A" w:rsidP="00BA1A5A" w:rsidRDefault="00BA1A5A">
      <w:proofErr w:type="spellStart"/>
      <w:r>
        <w:t>Spetich</w:t>
      </w:r>
      <w:proofErr w:type="spellEnd"/>
      <w:r>
        <w:t>, Martin A., ed. 2004. Upland oak ecology symposium: history, current conditions, and sustainability. Gen. Tech. Rep. SRS–73. Asheville, NC: USDA Forest Service, Southern Research Station. 311 pp.</w:t>
      </w:r>
    </w:p>
    <w:p w:rsidR="00BA1A5A" w:rsidP="00BA1A5A" w:rsidRDefault="00BA1A5A"/>
    <w:p w:rsidR="00BA1A5A" w:rsidP="00BA1A5A" w:rsidRDefault="00BA1A5A">
      <w:r>
        <w:t xml:space="preserve">USDA Forest Service, Rocky Mountain Research Station, Fire Sciences Laboratory (2002, December). Fire Effects Information System, [Online]. </w:t>
      </w:r>
      <w:proofErr w:type="spellStart"/>
      <w:proofErr w:type="gramStart"/>
      <w:r>
        <w:t>Available:http</w:t>
      </w:r>
      <w:proofErr w:type="spellEnd"/>
      <w:r>
        <w:t>://www.fs.fed.us/database/feis/</w:t>
      </w:r>
      <w:proofErr w:type="gramEnd"/>
      <w:r>
        <w:t>.</w:t>
      </w:r>
    </w:p>
    <w:p w:rsidR="00BA1A5A" w:rsidP="00BA1A5A" w:rsidRDefault="00BA1A5A"/>
    <w:p w:rsidR="00BA1A5A" w:rsidP="00BA1A5A" w:rsidRDefault="00BA1A5A">
      <w:r>
        <w:t>USDA Forest Service, Southern Forest Research Station, Southern Forest Resource Assessment, [Online]. Available: http://www.srs.fs.fed.us/sustain.</w:t>
      </w:r>
    </w:p>
    <w:p w:rsidR="00BA1A5A" w:rsidP="00BA1A5A" w:rsidRDefault="00BA1A5A"/>
    <w:p w:rsidR="00BA1A5A" w:rsidP="00BA1A5A" w:rsidRDefault="00BA1A5A">
      <w:r>
        <w:t>USDA Forest Service, Southern Region, June 1997, Guidance for Conserving and Restoring Old-Growth Forest Communities on National Forests in the Southern Region – Report of the Region 8 Old-Growth Team, Forestry Report R8-FR 62.</w:t>
      </w:r>
    </w:p>
    <w:p w:rsidRPr="00A43E41" w:rsidR="004D5F12" w:rsidP="00BA1A5A" w:rsidRDefault="004D5F12"/>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9B1" w:rsidRDefault="003869B1">
      <w:r>
        <w:separator/>
      </w:r>
    </w:p>
  </w:endnote>
  <w:endnote w:type="continuationSeparator" w:id="0">
    <w:p w:rsidR="003869B1" w:rsidRDefault="0038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CA8" w:rsidRDefault="00F26CA8" w:rsidP="00BA1A5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9B1" w:rsidRDefault="003869B1">
      <w:r>
        <w:separator/>
      </w:r>
    </w:p>
  </w:footnote>
  <w:footnote w:type="continuationSeparator" w:id="0">
    <w:p w:rsidR="003869B1" w:rsidRDefault="0038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CA8" w:rsidRDefault="00F26CA8" w:rsidP="00BA1A5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A5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2688"/>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6BE"/>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384C"/>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6ED"/>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042B"/>
    <w:rsid w:val="00331380"/>
    <w:rsid w:val="0033425A"/>
    <w:rsid w:val="00334753"/>
    <w:rsid w:val="00334B80"/>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74EE5"/>
    <w:rsid w:val="00381A8F"/>
    <w:rsid w:val="00381B77"/>
    <w:rsid w:val="003866DA"/>
    <w:rsid w:val="003869B1"/>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4340"/>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342"/>
    <w:rsid w:val="00532DE8"/>
    <w:rsid w:val="00534DFA"/>
    <w:rsid w:val="00534E2F"/>
    <w:rsid w:val="005365CB"/>
    <w:rsid w:val="00543CCB"/>
    <w:rsid w:val="00544162"/>
    <w:rsid w:val="00546B88"/>
    <w:rsid w:val="0055053F"/>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D6F6D"/>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25E2"/>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5FCD"/>
    <w:rsid w:val="00776476"/>
    <w:rsid w:val="007779C1"/>
    <w:rsid w:val="00780442"/>
    <w:rsid w:val="00783B91"/>
    <w:rsid w:val="007847A5"/>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590"/>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2C1B"/>
    <w:rsid w:val="00AD3828"/>
    <w:rsid w:val="00AD50BB"/>
    <w:rsid w:val="00AD5E0C"/>
    <w:rsid w:val="00AE18EA"/>
    <w:rsid w:val="00AE4E67"/>
    <w:rsid w:val="00AE67E5"/>
    <w:rsid w:val="00AF0530"/>
    <w:rsid w:val="00AF22C2"/>
    <w:rsid w:val="00AF2BCE"/>
    <w:rsid w:val="00AF4B89"/>
    <w:rsid w:val="00AF518C"/>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A5A"/>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31C5"/>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07E4E"/>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85A"/>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09A0"/>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6CA8"/>
    <w:rsid w:val="00F270CC"/>
    <w:rsid w:val="00F27BB9"/>
    <w:rsid w:val="00F30AC1"/>
    <w:rsid w:val="00F31D7A"/>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2BCC"/>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0EEDC"/>
  <w15:docId w15:val="{D9C40098-3236-4488-A00B-2FE41CF68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D6F6D"/>
    <w:pPr>
      <w:ind w:left="720"/>
    </w:pPr>
    <w:rPr>
      <w:rFonts w:ascii="Calibri" w:eastAsiaTheme="minorHAnsi" w:hAnsi="Calibri"/>
      <w:sz w:val="22"/>
      <w:szCs w:val="22"/>
    </w:rPr>
  </w:style>
  <w:style w:type="character" w:styleId="Hyperlink">
    <w:name w:val="Hyperlink"/>
    <w:basedOn w:val="DefaultParagraphFont"/>
    <w:rsid w:val="005D6F6D"/>
    <w:rPr>
      <w:color w:val="0000FF" w:themeColor="hyperlink"/>
      <w:u w:val="single"/>
    </w:rPr>
  </w:style>
  <w:style w:type="paragraph" w:styleId="BalloonText">
    <w:name w:val="Balloon Text"/>
    <w:basedOn w:val="Normal"/>
    <w:link w:val="BalloonTextChar"/>
    <w:uiPriority w:val="99"/>
    <w:semiHidden/>
    <w:unhideWhenUsed/>
    <w:rsid w:val="005D6F6D"/>
    <w:rPr>
      <w:rFonts w:ascii="Tahoma" w:hAnsi="Tahoma" w:cs="Tahoma"/>
      <w:sz w:val="16"/>
      <w:szCs w:val="16"/>
    </w:rPr>
  </w:style>
  <w:style w:type="character" w:customStyle="1" w:styleId="BalloonTextChar">
    <w:name w:val="Balloon Text Char"/>
    <w:basedOn w:val="DefaultParagraphFont"/>
    <w:link w:val="BalloonText"/>
    <w:uiPriority w:val="99"/>
    <w:semiHidden/>
    <w:rsid w:val="005D6F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580831">
      <w:bodyDiv w:val="1"/>
      <w:marLeft w:val="0"/>
      <w:marRight w:val="0"/>
      <w:marTop w:val="0"/>
      <w:marBottom w:val="0"/>
      <w:divBdr>
        <w:top w:val="none" w:sz="0" w:space="0" w:color="auto"/>
        <w:left w:val="none" w:sz="0" w:space="0" w:color="auto"/>
        <w:bottom w:val="none" w:sz="0" w:space="0" w:color="auto"/>
        <w:right w:val="none" w:sz="0" w:space="0" w:color="auto"/>
      </w:divBdr>
    </w:div>
    <w:div w:id="1914313308">
      <w:bodyDiv w:val="1"/>
      <w:marLeft w:val="0"/>
      <w:marRight w:val="0"/>
      <w:marTop w:val="0"/>
      <w:marBottom w:val="0"/>
      <w:divBdr>
        <w:top w:val="none" w:sz="0" w:space="0" w:color="auto"/>
        <w:left w:val="none" w:sz="0" w:space="0" w:color="auto"/>
        <w:bottom w:val="none" w:sz="0" w:space="0" w:color="auto"/>
        <w:right w:val="none" w:sz="0" w:space="0" w:color="auto"/>
      </w:divBdr>
    </w:div>
    <w:div w:id="197972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3D253-9A7D-4C57-BB86-B796339B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0</TotalTime>
  <Pages>7</Pages>
  <Words>2162</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2014-08-21T14:57:00Z</cp:lastPrinted>
  <dcterms:created xsi:type="dcterms:W3CDTF">2017-12-07T00:17:00Z</dcterms:created>
  <dcterms:modified xsi:type="dcterms:W3CDTF">2018-12-06T22:31:00Z</dcterms:modified>
</cp:coreProperties>
</file>