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617AF" w:rsidP="0025669F" w:rsidRDefault="00F617AF">
      <w:pPr>
        <w:pStyle w:val="BpSTitle"/>
      </w:pPr>
      <w:r>
        <w:t>13950</w:t>
      </w:r>
    </w:p>
    <w:p w:rsidR="00C3555C" w:rsidP="00C3555C" w:rsidRDefault="00C3555C">
      <w:pPr>
        <w:pStyle w:val="BpSTitle"/>
      </w:pPr>
      <w:r>
        <w:t>North-Central Oak Barrens</w:t>
      </w:r>
    </w:p>
    <w:p w:rsidR="00C3555C" w:rsidP="00C3555C" w:rsidRDefault="00C3555C">
      <w:r>
        <w:t xmlns:w="http://schemas.openxmlformats.org/wordprocessingml/2006/main">BpS Model/Description Version: Aug. 2020</w:t>
      </w:r>
      <w:r>
        <w:tab/>
      </w:r>
      <w:r>
        <w:tab/>
      </w:r>
      <w:r>
        <w:tab/>
      </w:r>
      <w:r>
        <w:tab/>
      </w:r>
      <w:r>
        <w:tab/>
      </w:r>
      <w:r>
        <w:tab/>
      </w:r>
      <w:r>
        <w:tab/>
      </w:r>
    </w:p>
    <w:p w:rsidR="00C3555C" w:rsidP="00C3555C" w:rsidRDefault="00EA459B">
      <w:r>
        <w:tab/>
      </w:r>
      <w:r>
        <w:tab/>
      </w:r>
      <w:r>
        <w:tab/>
      </w:r>
      <w:r>
        <w:tab/>
      </w:r>
      <w:r>
        <w:tab/>
      </w:r>
      <w:r>
        <w:tab/>
      </w:r>
      <w:r>
        <w:tab/>
      </w:r>
      <w:r>
        <w:tab/>
      </w:r>
      <w:r>
        <w:tab/>
      </w:r>
      <w:r>
        <w:tab/>
        <w:t>Update: 4/12/2018</w:t>
      </w:r>
    </w:p>
    <w:p w:rsidR="00EA459B" w:rsidP="00C3555C" w:rsidRDefault="00EA459B"/>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40"/>
        <w:gridCol w:w="2556"/>
        <w:gridCol w:w="1752"/>
        <w:gridCol w:w="3330"/>
      </w:tblGrid>
      <w:tr w:rsidRPr="00C3555C" w:rsidR="0016545E" w:rsidTr="00345D1D">
        <w:tc>
          <w:tcPr>
            <w:tcW w:w="1740" w:type="dxa"/>
            <w:tcBorders>
              <w:top w:val="single" w:color="auto" w:sz="2" w:space="0"/>
              <w:left w:val="single" w:color="auto" w:sz="12" w:space="0"/>
              <w:bottom w:val="single" w:color="000000" w:sz="12" w:space="0"/>
            </w:tcBorders>
            <w:shd w:val="clear" w:color="auto" w:fill="auto"/>
          </w:tcPr>
          <w:p w:rsidRPr="00C3555C" w:rsidR="00C3555C" w:rsidP="0016545E" w:rsidRDefault="00C3555C">
            <w:pPr>
              <w:rPr>
                <w:b/>
                <w:bCs/>
              </w:rPr>
            </w:pPr>
            <w:r w:rsidRPr="00C3555C">
              <w:rPr>
                <w:b/>
                <w:bCs/>
              </w:rPr>
              <w:t>Modelers</w:t>
            </w:r>
          </w:p>
        </w:tc>
        <w:tc>
          <w:tcPr>
            <w:tcW w:w="2556" w:type="dxa"/>
            <w:tcBorders>
              <w:top w:val="single" w:color="auto" w:sz="2" w:space="0"/>
              <w:bottom w:val="single" w:color="000000" w:sz="12" w:space="0"/>
              <w:right w:val="single" w:color="000000" w:sz="12" w:space="0"/>
            </w:tcBorders>
            <w:shd w:val="clear" w:color="auto" w:fill="auto"/>
          </w:tcPr>
          <w:p w:rsidRPr="00C3555C" w:rsidR="00C3555C" w:rsidP="0016545E" w:rsidRDefault="00C3555C">
            <w:pPr>
              <w:rPr>
                <w:b/>
                <w:bCs/>
              </w:rPr>
            </w:pPr>
          </w:p>
        </w:tc>
        <w:tc>
          <w:tcPr>
            <w:tcW w:w="1752" w:type="dxa"/>
            <w:tcBorders>
              <w:top w:val="single" w:color="auto" w:sz="2" w:space="0"/>
              <w:left w:val="single" w:color="000000" w:sz="12" w:space="0"/>
              <w:bottom w:val="single" w:color="000000" w:sz="12" w:space="0"/>
            </w:tcBorders>
            <w:shd w:val="clear" w:color="auto" w:fill="auto"/>
          </w:tcPr>
          <w:p w:rsidRPr="00C3555C" w:rsidR="00C3555C" w:rsidP="0016545E" w:rsidRDefault="00C3555C">
            <w:pPr>
              <w:rPr>
                <w:b/>
                <w:bCs/>
              </w:rPr>
            </w:pPr>
            <w:r w:rsidRPr="00C3555C">
              <w:rPr>
                <w:b/>
                <w:bCs/>
              </w:rPr>
              <w:t>Reviewers</w:t>
            </w:r>
          </w:p>
        </w:tc>
        <w:tc>
          <w:tcPr>
            <w:tcW w:w="3330" w:type="dxa"/>
            <w:tcBorders>
              <w:top w:val="single" w:color="auto" w:sz="2" w:space="0"/>
              <w:bottom w:val="single" w:color="000000" w:sz="12" w:space="0"/>
            </w:tcBorders>
            <w:shd w:val="clear" w:color="auto" w:fill="auto"/>
          </w:tcPr>
          <w:p w:rsidRPr="00C3555C" w:rsidR="00C3555C" w:rsidP="0016545E" w:rsidRDefault="00C3555C">
            <w:pPr>
              <w:rPr>
                <w:b/>
                <w:bCs/>
              </w:rPr>
            </w:pPr>
          </w:p>
        </w:tc>
      </w:tr>
      <w:tr w:rsidRPr="00C3555C" w:rsidR="00C3555C" w:rsidTr="00345D1D">
        <w:tc>
          <w:tcPr>
            <w:tcW w:w="1740" w:type="dxa"/>
            <w:tcBorders>
              <w:top w:val="single" w:color="000000" w:sz="12" w:space="0"/>
              <w:left w:val="single" w:color="auto" w:sz="12" w:space="0"/>
            </w:tcBorders>
            <w:shd w:val="clear" w:color="auto" w:fill="auto"/>
          </w:tcPr>
          <w:p w:rsidRPr="00C3555C" w:rsidR="00C3555C" w:rsidP="0016545E" w:rsidRDefault="00C3555C">
            <w:pPr>
              <w:rPr>
                <w:bCs/>
              </w:rPr>
            </w:pPr>
            <w:r w:rsidRPr="00C3555C">
              <w:rPr>
                <w:bCs/>
              </w:rPr>
              <w:t>Michael Kost</w:t>
            </w:r>
          </w:p>
        </w:tc>
        <w:tc>
          <w:tcPr>
            <w:tcW w:w="2556" w:type="dxa"/>
            <w:tcBorders>
              <w:top w:val="single" w:color="000000" w:sz="12" w:space="0"/>
              <w:right w:val="single" w:color="000000" w:sz="12" w:space="0"/>
            </w:tcBorders>
            <w:shd w:val="clear" w:color="auto" w:fill="auto"/>
          </w:tcPr>
          <w:p w:rsidRPr="00C3555C" w:rsidR="00C3555C" w:rsidP="0016545E" w:rsidRDefault="00C3555C">
            <w:r w:rsidRPr="00C3555C">
              <w:t>kostma@michigan.org</w:t>
            </w:r>
          </w:p>
        </w:tc>
        <w:tc>
          <w:tcPr>
            <w:tcW w:w="1752" w:type="dxa"/>
            <w:tcBorders>
              <w:top w:val="single" w:color="000000" w:sz="12" w:space="0"/>
              <w:left w:val="single" w:color="000000" w:sz="12" w:space="0"/>
            </w:tcBorders>
            <w:shd w:val="clear" w:color="auto" w:fill="auto"/>
          </w:tcPr>
          <w:p w:rsidRPr="00C3555C" w:rsidR="00C3555C" w:rsidP="0016545E" w:rsidRDefault="0016545E">
            <w:r w:rsidRPr="00C3555C">
              <w:t>Robert Dana</w:t>
            </w:r>
            <w:r>
              <w:t xml:space="preserve"> </w:t>
            </w:r>
          </w:p>
        </w:tc>
        <w:tc>
          <w:tcPr>
            <w:tcW w:w="3330" w:type="dxa"/>
            <w:tcBorders>
              <w:top w:val="single" w:color="000000" w:sz="12" w:space="0"/>
            </w:tcBorders>
            <w:shd w:val="clear" w:color="auto" w:fill="auto"/>
          </w:tcPr>
          <w:p w:rsidRPr="00C3555C" w:rsidR="00C3555C" w:rsidP="0016545E" w:rsidRDefault="002F04D2">
            <w:hyperlink w:history="1" r:id="rId7">
              <w:r w:rsidRPr="00687B0A" w:rsidR="0016545E">
                <w:rPr>
                  <w:rStyle w:val="Hyperlink"/>
                </w:rPr>
                <w:t>Robert.Dana@dnr.state.mn.us</w:t>
              </w:r>
            </w:hyperlink>
            <w:r w:rsidR="0016545E">
              <w:t xml:space="preserve"> </w:t>
            </w:r>
          </w:p>
        </w:tc>
      </w:tr>
      <w:tr w:rsidRPr="00C3555C" w:rsidR="00C3555C" w:rsidTr="00345D1D">
        <w:tc>
          <w:tcPr>
            <w:tcW w:w="1740" w:type="dxa"/>
            <w:tcBorders>
              <w:left w:val="single" w:color="auto" w:sz="12" w:space="0"/>
            </w:tcBorders>
            <w:shd w:val="clear" w:color="auto" w:fill="auto"/>
          </w:tcPr>
          <w:p w:rsidRPr="00C3555C" w:rsidR="00C3555C" w:rsidP="0016545E" w:rsidRDefault="00C3555C">
            <w:pPr>
              <w:rPr>
                <w:bCs/>
              </w:rPr>
            </w:pPr>
            <w:r w:rsidRPr="00C3555C">
              <w:rPr>
                <w:bCs/>
              </w:rPr>
              <w:t xml:space="preserve">Nancy </w:t>
            </w:r>
            <w:proofErr w:type="spellStart"/>
            <w:r w:rsidRPr="00C3555C">
              <w:rPr>
                <w:bCs/>
              </w:rPr>
              <w:t>Brakar</w:t>
            </w:r>
            <w:proofErr w:type="spellEnd"/>
          </w:p>
        </w:tc>
        <w:tc>
          <w:tcPr>
            <w:tcW w:w="2556" w:type="dxa"/>
            <w:tcBorders>
              <w:right w:val="single" w:color="000000" w:sz="12" w:space="0"/>
            </w:tcBorders>
            <w:shd w:val="clear" w:color="auto" w:fill="auto"/>
          </w:tcPr>
          <w:p w:rsidRPr="00C3555C" w:rsidR="00C3555C" w:rsidP="0016545E" w:rsidRDefault="00C3555C">
            <w:r w:rsidRPr="00C3555C">
              <w:t>nbraker@tnc.org</w:t>
            </w:r>
          </w:p>
        </w:tc>
        <w:tc>
          <w:tcPr>
            <w:tcW w:w="1752" w:type="dxa"/>
            <w:tcBorders>
              <w:left w:val="single" w:color="000000" w:sz="12" w:space="0"/>
            </w:tcBorders>
            <w:shd w:val="clear" w:color="auto" w:fill="auto"/>
          </w:tcPr>
          <w:p w:rsidRPr="00C3555C" w:rsidR="00C3555C" w:rsidP="0016545E" w:rsidRDefault="0016545E">
            <w:r w:rsidRPr="00C3555C">
              <w:t>Dave Cleland</w:t>
            </w:r>
            <w:r>
              <w:t xml:space="preserve"> </w:t>
            </w:r>
          </w:p>
        </w:tc>
        <w:tc>
          <w:tcPr>
            <w:tcW w:w="3330" w:type="dxa"/>
            <w:shd w:val="clear" w:color="auto" w:fill="auto"/>
          </w:tcPr>
          <w:p w:rsidRPr="00C3555C" w:rsidR="00C3555C" w:rsidP="0016545E" w:rsidRDefault="002F04D2">
            <w:hyperlink w:history="1" r:id="rId8">
              <w:r w:rsidRPr="00687B0A" w:rsidR="0016545E">
                <w:rPr>
                  <w:rStyle w:val="Hyperlink"/>
                </w:rPr>
                <w:t>dcleland@fs.fed.us</w:t>
              </w:r>
            </w:hyperlink>
            <w:r w:rsidR="0016545E">
              <w:t xml:space="preserve"> </w:t>
            </w:r>
          </w:p>
        </w:tc>
      </w:tr>
      <w:tr w:rsidRPr="00C3555C" w:rsidR="0016545E" w:rsidTr="00345D1D">
        <w:tc>
          <w:tcPr>
            <w:tcW w:w="1740" w:type="dxa"/>
            <w:tcBorders>
              <w:left w:val="single" w:color="auto" w:sz="12" w:space="0"/>
              <w:bottom w:val="single" w:color="auto" w:sz="2" w:space="0"/>
            </w:tcBorders>
            <w:shd w:val="clear" w:color="auto" w:fill="auto"/>
          </w:tcPr>
          <w:p w:rsidRPr="00C3555C" w:rsidR="0016545E" w:rsidP="0016545E" w:rsidRDefault="0016545E">
            <w:pPr>
              <w:rPr>
                <w:bCs/>
              </w:rPr>
            </w:pPr>
          </w:p>
        </w:tc>
        <w:tc>
          <w:tcPr>
            <w:tcW w:w="2556" w:type="dxa"/>
            <w:tcBorders>
              <w:right w:val="single" w:color="000000" w:sz="12" w:space="0"/>
            </w:tcBorders>
            <w:shd w:val="clear" w:color="auto" w:fill="auto"/>
          </w:tcPr>
          <w:p w:rsidRPr="00C3555C" w:rsidR="0016545E" w:rsidP="0016545E" w:rsidRDefault="0016545E"/>
        </w:tc>
        <w:tc>
          <w:tcPr>
            <w:tcW w:w="1752" w:type="dxa"/>
            <w:tcBorders>
              <w:left w:val="single" w:color="000000" w:sz="12" w:space="0"/>
              <w:bottom w:val="single" w:color="auto" w:sz="2" w:space="0"/>
            </w:tcBorders>
            <w:shd w:val="clear" w:color="auto" w:fill="auto"/>
          </w:tcPr>
          <w:p w:rsidRPr="00C3555C" w:rsidR="0016545E" w:rsidP="0016545E" w:rsidRDefault="0016545E">
            <w:r w:rsidRPr="00814940">
              <w:t>Jim Drake</w:t>
            </w:r>
          </w:p>
        </w:tc>
        <w:tc>
          <w:tcPr>
            <w:tcW w:w="3330" w:type="dxa"/>
            <w:shd w:val="clear" w:color="auto" w:fill="auto"/>
          </w:tcPr>
          <w:p w:rsidRPr="00C3555C" w:rsidR="0016545E" w:rsidP="0016545E" w:rsidRDefault="0016545E">
            <w:r w:rsidRPr="00814940">
              <w:t>jim_drake@natureserve.org</w:t>
            </w:r>
          </w:p>
        </w:tc>
      </w:tr>
      <w:tr w:rsidRPr="00C3555C" w:rsidR="0016545E" w:rsidTr="00345D1D">
        <w:tc>
          <w:tcPr>
            <w:tcW w:w="1740" w:type="dxa"/>
            <w:tcBorders>
              <w:left w:val="single" w:color="auto" w:sz="12" w:space="0"/>
              <w:bottom w:val="single" w:color="auto" w:sz="2" w:space="0"/>
            </w:tcBorders>
            <w:shd w:val="clear" w:color="auto" w:fill="auto"/>
          </w:tcPr>
          <w:p w:rsidRPr="00C3555C" w:rsidR="00C3555C" w:rsidP="0016545E" w:rsidRDefault="00C3555C">
            <w:pPr>
              <w:rPr>
                <w:bCs/>
              </w:rPr>
            </w:pPr>
            <w:r w:rsidRPr="00C3555C">
              <w:rPr>
                <w:bCs/>
              </w:rPr>
              <w:t>Chris Weber</w:t>
            </w:r>
          </w:p>
        </w:tc>
        <w:tc>
          <w:tcPr>
            <w:tcW w:w="2556" w:type="dxa"/>
            <w:tcBorders>
              <w:right w:val="single" w:color="000000" w:sz="12" w:space="0"/>
            </w:tcBorders>
            <w:shd w:val="clear" w:color="auto" w:fill="auto"/>
          </w:tcPr>
          <w:p w:rsidRPr="00C3555C" w:rsidR="00C3555C" w:rsidP="0016545E" w:rsidRDefault="00C3555C">
            <w:r w:rsidRPr="00C3555C">
              <w:t>weberc@michigan.org</w:t>
            </w:r>
          </w:p>
        </w:tc>
        <w:tc>
          <w:tcPr>
            <w:tcW w:w="1752" w:type="dxa"/>
            <w:tcBorders>
              <w:left w:val="single" w:color="000000" w:sz="12" w:space="0"/>
              <w:bottom w:val="single" w:color="auto" w:sz="2" w:space="0"/>
            </w:tcBorders>
            <w:shd w:val="clear" w:color="auto" w:fill="auto"/>
          </w:tcPr>
          <w:p w:rsidRPr="00C3555C" w:rsidR="00C3555C" w:rsidP="0016545E" w:rsidRDefault="0016545E">
            <w:r w:rsidRPr="00C3555C">
              <w:t>Brendan Ward</w:t>
            </w:r>
            <w:r>
              <w:t xml:space="preserve"> </w:t>
            </w:r>
          </w:p>
        </w:tc>
        <w:tc>
          <w:tcPr>
            <w:tcW w:w="3330" w:type="dxa"/>
            <w:shd w:val="clear" w:color="auto" w:fill="auto"/>
          </w:tcPr>
          <w:p w:rsidRPr="00C3555C" w:rsidR="00C3555C" w:rsidP="0016545E" w:rsidRDefault="002F04D2">
            <w:hyperlink w:history="1" r:id="rId9">
              <w:r w:rsidRPr="00687B0A" w:rsidR="0016545E">
                <w:rPr>
                  <w:rStyle w:val="Hyperlink"/>
                </w:rPr>
                <w:t>bward@fs.fed.us</w:t>
              </w:r>
            </w:hyperlink>
            <w:r w:rsidR="0016545E">
              <w:t xml:space="preserve"> </w:t>
            </w:r>
          </w:p>
        </w:tc>
      </w:tr>
    </w:tbl>
    <w:p w:rsidR="00C3555C" w:rsidP="00C3555C" w:rsidRDefault="00C3555C"/>
    <w:p w:rsidR="00C3555C" w:rsidP="00C3555C" w:rsidRDefault="00C3555C">
      <w:pPr>
        <w:pStyle w:val="InfoPara"/>
      </w:pPr>
      <w:r>
        <w:t>Vegetation Type</w:t>
      </w:r>
    </w:p>
    <w:p w:rsidR="00C3555C" w:rsidP="00C3555C" w:rsidRDefault="003C5E0C">
      <w:r w:rsidRPr="003C5E0C">
        <w:t>Steppe/Savanna</w:t>
      </w:r>
    </w:p>
    <w:p w:rsidR="00C3555C" w:rsidP="00C3555C" w:rsidRDefault="00C3555C">
      <w:pPr>
        <w:pStyle w:val="InfoPara"/>
      </w:pPr>
      <w:r>
        <w:t>Map Zones</w:t>
      </w:r>
    </w:p>
    <w:p w:rsidR="00F617AF" w:rsidP="00C3555C" w:rsidRDefault="00F617AF">
      <w:r>
        <w:t>41</w:t>
      </w:r>
      <w:r w:rsidR="008173D8">
        <w:t>,</w:t>
      </w:r>
      <w:r w:rsidR="00EA459B">
        <w:t xml:space="preserve"> </w:t>
      </w:r>
      <w:r w:rsidR="009E6CD9">
        <w:t>42,</w:t>
      </w:r>
      <w:r w:rsidR="00EA459B">
        <w:t xml:space="preserve"> </w:t>
      </w:r>
      <w:r w:rsidR="009E6CD9">
        <w:t>43,</w:t>
      </w:r>
      <w:r w:rsidR="00EA459B">
        <w:t xml:space="preserve"> </w:t>
      </w:r>
      <w:r w:rsidR="009E6CD9">
        <w:t>49,</w:t>
      </w:r>
      <w:r w:rsidR="00EA459B">
        <w:t xml:space="preserve"> </w:t>
      </w:r>
      <w:r w:rsidR="009E6CD9">
        <w:t>52</w:t>
      </w:r>
    </w:p>
    <w:p w:rsidR="00C3555C" w:rsidP="00C3555C" w:rsidRDefault="00C3555C">
      <w:pPr>
        <w:pStyle w:val="InfoPara"/>
      </w:pPr>
      <w:r>
        <w:t>Geographic Range</w:t>
      </w:r>
    </w:p>
    <w:p w:rsidR="00C3555C" w:rsidP="00C3555C" w:rsidRDefault="0025669F">
      <w:r>
        <w:t>North</w:t>
      </w:r>
      <w:r w:rsidR="008173D8">
        <w:t>-</w:t>
      </w:r>
      <w:r w:rsidR="00EA459B">
        <w:t>C</w:t>
      </w:r>
      <w:r w:rsidR="008173D8">
        <w:t xml:space="preserve">entral </w:t>
      </w:r>
      <w:r w:rsidR="00EA459B">
        <w:t>O</w:t>
      </w:r>
      <w:r w:rsidR="008173D8">
        <w:t xml:space="preserve">ak </w:t>
      </w:r>
      <w:r w:rsidR="00EA459B">
        <w:t>B</w:t>
      </w:r>
      <w:r w:rsidR="008173D8">
        <w:t>arrens occur</w:t>
      </w:r>
      <w:r w:rsidR="00C3555C">
        <w:t xml:space="preserve"> in a complex, shifting mosaic with open prairie, oak savanna, and dry oak woodlands in the upper </w:t>
      </w:r>
      <w:r>
        <w:t>Midwest</w:t>
      </w:r>
      <w:r w:rsidR="00C3555C">
        <w:t>. This type occurs in southern lower M</w:t>
      </w:r>
      <w:r w:rsidR="00EA459B">
        <w:t>ichigan</w:t>
      </w:r>
      <w:r w:rsidR="00C3555C">
        <w:t>, northwestern O</w:t>
      </w:r>
      <w:r w:rsidR="00EA459B">
        <w:t>hio</w:t>
      </w:r>
      <w:r w:rsidR="00C3555C">
        <w:t>, northern I</w:t>
      </w:r>
      <w:r w:rsidR="00EA459B">
        <w:t>ndiana</w:t>
      </w:r>
      <w:r w:rsidR="00C3555C">
        <w:t>, northeastern I</w:t>
      </w:r>
      <w:r w:rsidR="00EA459B">
        <w:t>llinois</w:t>
      </w:r>
      <w:r w:rsidR="00C3555C">
        <w:t>, southern W</w:t>
      </w:r>
      <w:r w:rsidR="00EA459B">
        <w:t>iscons</w:t>
      </w:r>
      <w:bookmarkStart w:name="_GoBack" w:id="0"/>
      <w:bookmarkEnd w:id="0"/>
      <w:r w:rsidR="00EA459B">
        <w:t>in</w:t>
      </w:r>
      <w:r w:rsidR="00C3555C">
        <w:t xml:space="preserve"> and southeastern to northwestern M</w:t>
      </w:r>
      <w:r w:rsidR="00EA459B">
        <w:t>innesota</w:t>
      </w:r>
      <w:r w:rsidR="00C3555C">
        <w:t xml:space="preserve">. The system is found in ECOMAP </w:t>
      </w:r>
      <w:r w:rsidR="00114D9E">
        <w:t>(Cle</w:t>
      </w:r>
      <w:r w:rsidR="00033C47">
        <w:t xml:space="preserve">land et al. 2007) </w:t>
      </w:r>
      <w:r w:rsidR="00C3555C">
        <w:t>sub</w:t>
      </w:r>
      <w:r w:rsidR="00114D9E">
        <w:t>s</w:t>
      </w:r>
      <w:r w:rsidR="00C3555C">
        <w:t xml:space="preserve">ections: 222J: b, h, g and </w:t>
      </w:r>
      <w:r>
        <w:t>sand deposits in the Huron/Erie Lake Plains Ecoregion, corresponding to the Oak Openings region west of Toledo in northwest O</w:t>
      </w:r>
      <w:r w:rsidR="00EA459B">
        <w:t>hio</w:t>
      </w:r>
      <w:r>
        <w:t>, and on well-drained slopes and coarse-textured substrates in the Southern Michigan/Northern Indiana Drift Plains Ecoregion in northern I</w:t>
      </w:r>
      <w:r w:rsidR="00EA459B">
        <w:t>ndiana</w:t>
      </w:r>
      <w:r>
        <w:t xml:space="preserve"> (Woods et al. 1998). </w:t>
      </w:r>
    </w:p>
    <w:p w:rsidR="00C3555C" w:rsidP="00C3555C" w:rsidRDefault="00C3555C">
      <w:pPr>
        <w:pStyle w:val="InfoPara"/>
      </w:pPr>
      <w:r>
        <w:t>Biophysical Site Description</w:t>
      </w:r>
    </w:p>
    <w:p w:rsidR="00C3555C" w:rsidP="00C3555C" w:rsidRDefault="00C3555C">
      <w:r>
        <w:t>North-</w:t>
      </w:r>
      <w:r w:rsidR="00EA459B">
        <w:t>C</w:t>
      </w:r>
      <w:r>
        <w:t xml:space="preserve">entral </w:t>
      </w:r>
      <w:r w:rsidR="00EA459B">
        <w:t>O</w:t>
      </w:r>
      <w:r>
        <w:t xml:space="preserve">ak </w:t>
      </w:r>
      <w:r w:rsidR="00EA459B">
        <w:t>B</w:t>
      </w:r>
      <w:r>
        <w:t xml:space="preserve">arrens occur on well-drained, nearly level to slightly undulating sandy glacial outwash, and less often on sandy moraines or ice contact features. Oak barrens typically occur in the driest landscape positions, such as ridge tops, steep slopes, south and west facing slopes, and flat sand plains. This xeric, fire-prone community is characterized by soils that are infertile, coarse-textured, well-drained sand or loamy sand with </w:t>
      </w:r>
      <w:r w:rsidR="0025669F">
        <w:t>moderately</w:t>
      </w:r>
      <w:r>
        <w:t xml:space="preserve"> to slightly acid pH and low water retaining capacity. Soils contain low organic mat</w:t>
      </w:r>
      <w:r w:rsidR="008173D8">
        <w:t>ter and lack the fine-textured a</w:t>
      </w:r>
      <w:r>
        <w:t>lluvial horizon associated with soils of the oak openings (oak savannas) and are thus d</w:t>
      </w:r>
      <w:r w:rsidR="008173D8">
        <w:t>roughty</w:t>
      </w:r>
      <w:r>
        <w:t>. Oak barrens typically occur in bands surrounding prairie (Chapman et al. 1995, Michigan Natural Features Inventory 2003). In general, oak barrens are most prevalent on the western side of major firebreaks such as rivers (Leitner et al. 1991, Grimm 1984, Curtis 1959). In the 1800s, the oak savanna communities (e.g., oak barrens, oak openings, oak savannas) covered some 11-13</w:t>
      </w:r>
      <w:r w:rsidR="00BD3B52">
        <w:t xml:space="preserve">m ha (27-32m </w:t>
      </w:r>
      <w:r>
        <w:t>ac) of the Midwest (</w:t>
      </w:r>
      <w:proofErr w:type="spellStart"/>
      <w:r>
        <w:t>Nuzzo</w:t>
      </w:r>
      <w:proofErr w:type="spellEnd"/>
      <w:r>
        <w:t xml:space="preserve"> 1986).</w:t>
      </w:r>
    </w:p>
    <w:p w:rsidR="00C3555C" w:rsidP="00C3555C" w:rsidRDefault="00C3555C">
      <w:pPr>
        <w:pStyle w:val="InfoPara"/>
      </w:pPr>
      <w:r>
        <w:t>Vegetation Description</w:t>
      </w:r>
    </w:p>
    <w:p w:rsidR="00C3555C" w:rsidP="00C3555C" w:rsidRDefault="00C3555C">
      <w:r>
        <w:t xml:space="preserve">The oak barrens community is a heterogeneous savanna vegetation type with variable physiognomy in time and space. Structurally, oak barrens range from dense thickets of brush and understory scrub oak within a matrix of grassland to park-like open woods of widely spaced mature oak with virtually no shrub or sub-canopy layer above the open forb and graminoid understory (Chapman et al. 1995, Bowles and McBride 1998, Michigan Natural Features </w:t>
      </w:r>
      <w:r>
        <w:lastRenderedPageBreak/>
        <w:t xml:space="preserve">Inventory 2003). The physiognomic variations, which occur along a continuum, are the function of the complex interplay between fire frequency and intensity (Chapman et al. 1995). Typically, oak barrens grade into prairie on one edge and dry forest on the other. As noted by Bray (1958) and Curtis (1959), the flora of this community is a mixture of prairie and forest species, with prairie forbs and grasses more abundant in high light areas and forest forbs and woody species in the areas of low light. </w:t>
      </w:r>
    </w:p>
    <w:p w:rsidR="00C3555C" w:rsidP="00C3555C" w:rsidRDefault="00C3555C"/>
    <w:p w:rsidR="00C3555C" w:rsidP="00C3555C" w:rsidRDefault="00C3555C">
      <w:r>
        <w:t xml:space="preserve">The canopy layer generally varies from 5-60% cover (Chapman et al. 1995) and is dominated or co-dominated by </w:t>
      </w:r>
      <w:r w:rsidRPr="00BD3B52">
        <w:rPr>
          <w:i/>
        </w:rPr>
        <w:t xml:space="preserve">Quercus </w:t>
      </w:r>
      <w:proofErr w:type="spellStart"/>
      <w:r w:rsidRPr="00BD3B52">
        <w:rPr>
          <w:i/>
        </w:rPr>
        <w:t>velutina</w:t>
      </w:r>
      <w:proofErr w:type="spellEnd"/>
      <w:r>
        <w:t xml:space="preserve"> (black oak) and </w:t>
      </w:r>
      <w:r w:rsidRPr="00BD3B52">
        <w:rPr>
          <w:i/>
        </w:rPr>
        <w:t>Quercus alba</w:t>
      </w:r>
      <w:r>
        <w:t xml:space="preserve"> (white oak). These species of oak are also prevalent in the sub-canopy in shrubby clumps, especially where fire intensity is high. In addition, </w:t>
      </w:r>
      <w:r w:rsidRPr="00BD3B52">
        <w:rPr>
          <w:i/>
        </w:rPr>
        <w:t xml:space="preserve">Acer </w:t>
      </w:r>
      <w:proofErr w:type="spellStart"/>
      <w:r w:rsidRPr="00BD3B52">
        <w:rPr>
          <w:i/>
        </w:rPr>
        <w:t>rubra</w:t>
      </w:r>
      <w:proofErr w:type="spellEnd"/>
      <w:r w:rsidRPr="00BD3B52">
        <w:rPr>
          <w:i/>
        </w:rPr>
        <w:t xml:space="preserve"> </w:t>
      </w:r>
      <w:r>
        <w:t xml:space="preserve">(red maple), </w:t>
      </w:r>
      <w:r w:rsidRPr="00BD3B52">
        <w:rPr>
          <w:i/>
        </w:rPr>
        <w:t xml:space="preserve">Prunus </w:t>
      </w:r>
      <w:proofErr w:type="spellStart"/>
      <w:r w:rsidRPr="00BD3B52">
        <w:rPr>
          <w:i/>
        </w:rPr>
        <w:t>serotina</w:t>
      </w:r>
      <w:proofErr w:type="spellEnd"/>
      <w:r>
        <w:t xml:space="preserve"> (black cherry), </w:t>
      </w:r>
      <w:proofErr w:type="spellStart"/>
      <w:r w:rsidRPr="00BD3B52">
        <w:rPr>
          <w:i/>
        </w:rPr>
        <w:t>Populus</w:t>
      </w:r>
      <w:proofErr w:type="spellEnd"/>
      <w:r w:rsidRPr="00BD3B52">
        <w:rPr>
          <w:i/>
        </w:rPr>
        <w:t xml:space="preserve"> </w:t>
      </w:r>
      <w:proofErr w:type="spellStart"/>
      <w:r w:rsidRPr="00BD3B52">
        <w:rPr>
          <w:i/>
        </w:rPr>
        <w:t>grandidentata</w:t>
      </w:r>
      <w:proofErr w:type="spellEnd"/>
      <w:r>
        <w:t xml:space="preserve"> (bigtooth aspen), </w:t>
      </w:r>
      <w:proofErr w:type="spellStart"/>
      <w:r w:rsidRPr="00BD3B52">
        <w:rPr>
          <w:i/>
        </w:rPr>
        <w:t>Populus</w:t>
      </w:r>
      <w:proofErr w:type="spellEnd"/>
      <w:r w:rsidRPr="00BD3B52">
        <w:rPr>
          <w:i/>
        </w:rPr>
        <w:t xml:space="preserve"> </w:t>
      </w:r>
      <w:proofErr w:type="spellStart"/>
      <w:r w:rsidRPr="00BD3B52">
        <w:rPr>
          <w:i/>
        </w:rPr>
        <w:t>tremuloides</w:t>
      </w:r>
      <w:proofErr w:type="spellEnd"/>
      <w:r>
        <w:t xml:space="preserve"> (trembling aspen) and </w:t>
      </w:r>
      <w:r w:rsidRPr="00BD3B52">
        <w:rPr>
          <w:i/>
        </w:rPr>
        <w:t xml:space="preserve">Quercus </w:t>
      </w:r>
      <w:proofErr w:type="spellStart"/>
      <w:r w:rsidRPr="00BD3B52">
        <w:rPr>
          <w:i/>
        </w:rPr>
        <w:t>ellipsoidalis</w:t>
      </w:r>
      <w:proofErr w:type="spellEnd"/>
      <w:r>
        <w:t xml:space="preserve"> (northern pin oak) are often found in the overstory and sub-canopy of this community. Northern pin oak is especially common on excessively well-drained sites. Prevalent species of the </w:t>
      </w:r>
      <w:proofErr w:type="spellStart"/>
      <w:r>
        <w:t>subcanopy</w:t>
      </w:r>
      <w:proofErr w:type="spellEnd"/>
      <w:r>
        <w:t xml:space="preserve"> layer include </w:t>
      </w:r>
      <w:proofErr w:type="spellStart"/>
      <w:r w:rsidRPr="00BD3B52">
        <w:rPr>
          <w:i/>
        </w:rPr>
        <w:t>Cornus</w:t>
      </w:r>
      <w:proofErr w:type="spellEnd"/>
      <w:r>
        <w:t xml:space="preserve"> spp. (dogwood species), </w:t>
      </w:r>
      <w:r w:rsidRPr="00BD3B52">
        <w:rPr>
          <w:i/>
        </w:rPr>
        <w:t xml:space="preserve">Corylus </w:t>
      </w:r>
      <w:proofErr w:type="spellStart"/>
      <w:r w:rsidRPr="00BD3B52">
        <w:rPr>
          <w:i/>
        </w:rPr>
        <w:t>americana</w:t>
      </w:r>
      <w:proofErr w:type="spellEnd"/>
      <w:r>
        <w:t xml:space="preserve"> (American hazelnut) and </w:t>
      </w:r>
      <w:r w:rsidRPr="00BD3B52">
        <w:rPr>
          <w:i/>
        </w:rPr>
        <w:t>Prunus</w:t>
      </w:r>
      <w:r>
        <w:t xml:space="preserve"> spp. (cherry species), and in M</w:t>
      </w:r>
      <w:r w:rsidR="00EA459B">
        <w:t>ichigan</w:t>
      </w:r>
      <w:r>
        <w:t xml:space="preserve">, Sassafras </w:t>
      </w:r>
      <w:proofErr w:type="spellStart"/>
      <w:r>
        <w:t>albidum</w:t>
      </w:r>
      <w:proofErr w:type="spellEnd"/>
      <w:r>
        <w:t xml:space="preserve"> (sassafras). </w:t>
      </w:r>
    </w:p>
    <w:p w:rsidR="00C3555C" w:rsidP="00C3555C" w:rsidRDefault="00C3555C"/>
    <w:p w:rsidR="00C3555C" w:rsidP="00C3555C" w:rsidRDefault="00C3555C">
      <w:r>
        <w:t xml:space="preserve">Characteristic shrubs include: </w:t>
      </w:r>
      <w:proofErr w:type="spellStart"/>
      <w:r w:rsidRPr="00BD3B52">
        <w:rPr>
          <w:i/>
        </w:rPr>
        <w:t>Amelanchier</w:t>
      </w:r>
      <w:proofErr w:type="spellEnd"/>
      <w:r>
        <w:t xml:space="preserve"> spp. (serviceberry), </w:t>
      </w:r>
      <w:proofErr w:type="spellStart"/>
      <w:r w:rsidRPr="00BD3B52">
        <w:rPr>
          <w:i/>
        </w:rPr>
        <w:t>Arctostaphylos</w:t>
      </w:r>
      <w:proofErr w:type="spellEnd"/>
      <w:r w:rsidRPr="00BD3B52">
        <w:rPr>
          <w:i/>
        </w:rPr>
        <w:t xml:space="preserve"> </w:t>
      </w:r>
      <w:proofErr w:type="spellStart"/>
      <w:r w:rsidRPr="00BD3B52">
        <w:rPr>
          <w:i/>
        </w:rPr>
        <w:t>uva-ursi</w:t>
      </w:r>
      <w:proofErr w:type="spellEnd"/>
      <w:r>
        <w:t xml:space="preserve"> (bearberry), </w:t>
      </w:r>
      <w:r w:rsidRPr="00BD3B52">
        <w:rPr>
          <w:i/>
        </w:rPr>
        <w:t xml:space="preserve">Ceanothus </w:t>
      </w:r>
      <w:proofErr w:type="spellStart"/>
      <w:r w:rsidRPr="00BD3B52">
        <w:rPr>
          <w:i/>
        </w:rPr>
        <w:t>americanus</w:t>
      </w:r>
      <w:proofErr w:type="spellEnd"/>
      <w:r>
        <w:t xml:space="preserve"> (New Jersey tea), </w:t>
      </w:r>
      <w:proofErr w:type="spellStart"/>
      <w:r w:rsidRPr="00BD3B52">
        <w:rPr>
          <w:i/>
        </w:rPr>
        <w:t>Comptonia</w:t>
      </w:r>
      <w:proofErr w:type="spellEnd"/>
      <w:r w:rsidRPr="00BD3B52">
        <w:rPr>
          <w:i/>
        </w:rPr>
        <w:t xml:space="preserve"> </w:t>
      </w:r>
      <w:proofErr w:type="spellStart"/>
      <w:r w:rsidRPr="00BD3B52">
        <w:rPr>
          <w:i/>
        </w:rPr>
        <w:t>peregrina</w:t>
      </w:r>
      <w:proofErr w:type="spellEnd"/>
      <w:r>
        <w:t xml:space="preserve"> (</w:t>
      </w:r>
      <w:proofErr w:type="spellStart"/>
      <w:r>
        <w:t>sweetfern</w:t>
      </w:r>
      <w:proofErr w:type="spellEnd"/>
      <w:r>
        <w:t xml:space="preserve">), </w:t>
      </w:r>
      <w:r w:rsidRPr="00BD3B52">
        <w:rPr>
          <w:i/>
        </w:rPr>
        <w:t xml:space="preserve">Corylus </w:t>
      </w:r>
      <w:proofErr w:type="spellStart"/>
      <w:r w:rsidRPr="00BD3B52">
        <w:rPr>
          <w:i/>
        </w:rPr>
        <w:t>americana</w:t>
      </w:r>
      <w:proofErr w:type="spellEnd"/>
      <w:r w:rsidRPr="00BD3B52">
        <w:rPr>
          <w:i/>
        </w:rPr>
        <w:t xml:space="preserve">, </w:t>
      </w:r>
      <w:proofErr w:type="spellStart"/>
      <w:r w:rsidRPr="00BD3B52">
        <w:rPr>
          <w:i/>
        </w:rPr>
        <w:t>Cornus</w:t>
      </w:r>
      <w:proofErr w:type="spellEnd"/>
      <w:r w:rsidRPr="00BD3B52">
        <w:rPr>
          <w:i/>
        </w:rPr>
        <w:t xml:space="preserve"> </w:t>
      </w:r>
      <w:r>
        <w:t xml:space="preserve">spp., </w:t>
      </w:r>
      <w:r w:rsidRPr="00BD3B52">
        <w:rPr>
          <w:i/>
        </w:rPr>
        <w:t xml:space="preserve">Corylus </w:t>
      </w:r>
      <w:proofErr w:type="spellStart"/>
      <w:r w:rsidRPr="00BD3B52">
        <w:rPr>
          <w:i/>
        </w:rPr>
        <w:t>cornuta</w:t>
      </w:r>
      <w:proofErr w:type="spellEnd"/>
      <w:r>
        <w:t xml:space="preserve"> (beaked hazelnut), </w:t>
      </w:r>
      <w:proofErr w:type="spellStart"/>
      <w:r w:rsidRPr="00BD3B52">
        <w:rPr>
          <w:i/>
        </w:rPr>
        <w:t>Cratageus</w:t>
      </w:r>
      <w:proofErr w:type="spellEnd"/>
      <w:r>
        <w:t xml:space="preserve"> spp. (hawthorn species), </w:t>
      </w:r>
      <w:r w:rsidRPr="00BD3B52">
        <w:rPr>
          <w:i/>
        </w:rPr>
        <w:t xml:space="preserve">Gaultheria </w:t>
      </w:r>
      <w:proofErr w:type="spellStart"/>
      <w:r w:rsidRPr="00BD3B52">
        <w:rPr>
          <w:i/>
        </w:rPr>
        <w:t>procumbens</w:t>
      </w:r>
      <w:proofErr w:type="spellEnd"/>
      <w:r>
        <w:t xml:space="preserve"> (wintergreen), </w:t>
      </w:r>
      <w:proofErr w:type="spellStart"/>
      <w:r w:rsidRPr="00BD3B52">
        <w:rPr>
          <w:i/>
        </w:rPr>
        <w:t>Gaylussacia</w:t>
      </w:r>
      <w:proofErr w:type="spellEnd"/>
      <w:r w:rsidRPr="00BD3B52">
        <w:rPr>
          <w:i/>
        </w:rPr>
        <w:t xml:space="preserve"> </w:t>
      </w:r>
      <w:proofErr w:type="spellStart"/>
      <w:r w:rsidRPr="00BD3B52">
        <w:rPr>
          <w:i/>
        </w:rPr>
        <w:t>baccata</w:t>
      </w:r>
      <w:proofErr w:type="spellEnd"/>
      <w:r>
        <w:t xml:space="preserve"> (huckleberry), </w:t>
      </w:r>
      <w:r w:rsidRPr="00BD3B52">
        <w:rPr>
          <w:i/>
        </w:rPr>
        <w:t xml:space="preserve">Prunus </w:t>
      </w:r>
      <w:proofErr w:type="spellStart"/>
      <w:r w:rsidRPr="00BD3B52">
        <w:rPr>
          <w:i/>
        </w:rPr>
        <w:t>americana</w:t>
      </w:r>
      <w:proofErr w:type="spellEnd"/>
      <w:r>
        <w:t xml:space="preserve"> (wild plum), </w:t>
      </w:r>
      <w:r w:rsidRPr="00BD3B52">
        <w:rPr>
          <w:i/>
        </w:rPr>
        <w:t xml:space="preserve">Prunus </w:t>
      </w:r>
      <w:proofErr w:type="spellStart"/>
      <w:r w:rsidRPr="00BD3B52">
        <w:rPr>
          <w:i/>
        </w:rPr>
        <w:t>virginiana</w:t>
      </w:r>
      <w:proofErr w:type="spellEnd"/>
      <w:r>
        <w:t xml:space="preserve"> (choke cherry), </w:t>
      </w:r>
      <w:r w:rsidRPr="00BD3B52">
        <w:rPr>
          <w:i/>
        </w:rPr>
        <w:t xml:space="preserve">Prunus </w:t>
      </w:r>
      <w:proofErr w:type="spellStart"/>
      <w:r w:rsidRPr="00BD3B52">
        <w:rPr>
          <w:i/>
        </w:rPr>
        <w:t>pumila</w:t>
      </w:r>
      <w:proofErr w:type="spellEnd"/>
      <w:r>
        <w:t xml:space="preserve"> (sand cherry), </w:t>
      </w:r>
      <w:r w:rsidRPr="00BD3B52">
        <w:rPr>
          <w:i/>
        </w:rPr>
        <w:t xml:space="preserve">Rosa </w:t>
      </w:r>
      <w:proofErr w:type="spellStart"/>
      <w:r w:rsidRPr="00BD3B52">
        <w:rPr>
          <w:i/>
        </w:rPr>
        <w:t>carolina</w:t>
      </w:r>
      <w:proofErr w:type="spellEnd"/>
      <w:r>
        <w:t xml:space="preserve"> (pasture rose), </w:t>
      </w:r>
      <w:proofErr w:type="spellStart"/>
      <w:r w:rsidRPr="00BD3B52">
        <w:rPr>
          <w:i/>
        </w:rPr>
        <w:t>Rubus</w:t>
      </w:r>
      <w:proofErr w:type="spellEnd"/>
      <w:r w:rsidRPr="00BD3B52">
        <w:rPr>
          <w:i/>
        </w:rPr>
        <w:t xml:space="preserve"> </w:t>
      </w:r>
      <w:proofErr w:type="spellStart"/>
      <w:r w:rsidRPr="00BD3B52">
        <w:rPr>
          <w:i/>
        </w:rPr>
        <w:t>flagellaris</w:t>
      </w:r>
      <w:proofErr w:type="spellEnd"/>
      <w:r>
        <w:t xml:space="preserve"> (northern dewberry), </w:t>
      </w:r>
      <w:r w:rsidRPr="00BD3B52">
        <w:rPr>
          <w:i/>
        </w:rPr>
        <w:t>Salix humilis</w:t>
      </w:r>
      <w:r>
        <w:t xml:space="preserve"> (prairie or upland willow) and </w:t>
      </w:r>
      <w:r w:rsidRPr="00BD3B52">
        <w:rPr>
          <w:i/>
        </w:rPr>
        <w:t xml:space="preserve">Vaccinium </w:t>
      </w:r>
      <w:proofErr w:type="spellStart"/>
      <w:r w:rsidRPr="00BD3B52">
        <w:rPr>
          <w:i/>
        </w:rPr>
        <w:t>angustifolium</w:t>
      </w:r>
      <w:proofErr w:type="spellEnd"/>
      <w:r>
        <w:t xml:space="preserve"> (low sweet blueberry) and in M</w:t>
      </w:r>
      <w:r w:rsidR="00EA459B">
        <w:t>ichigan</w:t>
      </w:r>
      <w:r>
        <w:t xml:space="preserve">, </w:t>
      </w:r>
      <w:proofErr w:type="spellStart"/>
      <w:r w:rsidRPr="00BD3B52">
        <w:rPr>
          <w:i/>
        </w:rPr>
        <w:t>Rhus</w:t>
      </w:r>
      <w:proofErr w:type="spellEnd"/>
      <w:r w:rsidRPr="00BD3B52">
        <w:rPr>
          <w:i/>
        </w:rPr>
        <w:t xml:space="preserve"> </w:t>
      </w:r>
      <w:proofErr w:type="spellStart"/>
      <w:r w:rsidRPr="00BD3B52">
        <w:rPr>
          <w:i/>
        </w:rPr>
        <w:t>copalina</w:t>
      </w:r>
      <w:proofErr w:type="spellEnd"/>
      <w:r>
        <w:t xml:space="preserve"> (shining sumac), </w:t>
      </w:r>
      <w:proofErr w:type="spellStart"/>
      <w:r w:rsidRPr="00BD3B52">
        <w:rPr>
          <w:i/>
        </w:rPr>
        <w:t>Pt</w:t>
      </w:r>
      <w:r w:rsidR="00EA459B">
        <w:rPr>
          <w:i/>
        </w:rPr>
        <w:t>e</w:t>
      </w:r>
      <w:r w:rsidRPr="00BD3B52">
        <w:rPr>
          <w:i/>
        </w:rPr>
        <w:t>lea</w:t>
      </w:r>
      <w:proofErr w:type="spellEnd"/>
      <w:r w:rsidRPr="00BD3B52">
        <w:rPr>
          <w:i/>
        </w:rPr>
        <w:t xml:space="preserve"> trifoliate</w:t>
      </w:r>
      <w:r>
        <w:t xml:space="preserve"> (hop tree) and </w:t>
      </w:r>
      <w:r w:rsidRPr="00BD3B52">
        <w:rPr>
          <w:i/>
        </w:rPr>
        <w:t xml:space="preserve">Quercus </w:t>
      </w:r>
      <w:proofErr w:type="spellStart"/>
      <w:r w:rsidRPr="00BD3B52">
        <w:rPr>
          <w:i/>
        </w:rPr>
        <w:t>prinoides</w:t>
      </w:r>
      <w:proofErr w:type="spellEnd"/>
      <w:r>
        <w:t xml:space="preserve"> (dwarf chestnut or dwarf </w:t>
      </w:r>
      <w:proofErr w:type="spellStart"/>
      <w:r>
        <w:t>chinkapin</w:t>
      </w:r>
      <w:proofErr w:type="spellEnd"/>
      <w:r>
        <w:t xml:space="preserve"> oak).</w:t>
      </w:r>
    </w:p>
    <w:p w:rsidR="00C3555C" w:rsidP="00C3555C" w:rsidRDefault="00C3555C"/>
    <w:p w:rsidR="00C3555C" w:rsidP="00C3555C" w:rsidRDefault="00C3555C">
      <w:r>
        <w:t xml:space="preserve">The ground layer is dominated by graminoids and forbs. Common species include </w:t>
      </w:r>
      <w:proofErr w:type="spellStart"/>
      <w:r w:rsidRPr="00BD3B52">
        <w:rPr>
          <w:i/>
        </w:rPr>
        <w:t>Scizhachyrium</w:t>
      </w:r>
      <w:proofErr w:type="spellEnd"/>
      <w:r w:rsidRPr="00BD3B52">
        <w:rPr>
          <w:i/>
        </w:rPr>
        <w:t xml:space="preserve"> </w:t>
      </w:r>
      <w:proofErr w:type="spellStart"/>
      <w:r w:rsidRPr="00BD3B52">
        <w:rPr>
          <w:i/>
        </w:rPr>
        <w:t>scoparium</w:t>
      </w:r>
      <w:proofErr w:type="spellEnd"/>
      <w:r>
        <w:t xml:space="preserve"> (little bluestem), </w:t>
      </w:r>
      <w:proofErr w:type="spellStart"/>
      <w:r w:rsidRPr="00BD3B52">
        <w:rPr>
          <w:i/>
        </w:rPr>
        <w:t>Andropogon</w:t>
      </w:r>
      <w:proofErr w:type="spellEnd"/>
      <w:r w:rsidRPr="00BD3B52">
        <w:rPr>
          <w:i/>
        </w:rPr>
        <w:t xml:space="preserve"> </w:t>
      </w:r>
      <w:proofErr w:type="spellStart"/>
      <w:r w:rsidRPr="00BD3B52">
        <w:rPr>
          <w:i/>
        </w:rPr>
        <w:t>gerardii</w:t>
      </w:r>
      <w:proofErr w:type="spellEnd"/>
      <w:r>
        <w:t xml:space="preserve"> (big bluestem) and </w:t>
      </w:r>
      <w:proofErr w:type="spellStart"/>
      <w:r w:rsidRPr="00BD3B52">
        <w:rPr>
          <w:i/>
        </w:rPr>
        <w:t>Carex</w:t>
      </w:r>
      <w:proofErr w:type="spellEnd"/>
      <w:r w:rsidRPr="00BD3B52">
        <w:rPr>
          <w:i/>
        </w:rPr>
        <w:t xml:space="preserve"> </w:t>
      </w:r>
      <w:proofErr w:type="spellStart"/>
      <w:r w:rsidRPr="00BD3B52">
        <w:rPr>
          <w:i/>
        </w:rPr>
        <w:t>pensylvanica</w:t>
      </w:r>
      <w:proofErr w:type="spellEnd"/>
      <w:r>
        <w:t xml:space="preserve"> (Pennsylvania sedge), with Pennsylvania sedge often replacing the bluestems in shaded areas and fire-suppressed communities. Other prevalent herbs of the oak barrens include: </w:t>
      </w:r>
      <w:r w:rsidRPr="00BD3B52">
        <w:rPr>
          <w:i/>
        </w:rPr>
        <w:t xml:space="preserve">Aster </w:t>
      </w:r>
      <w:proofErr w:type="spellStart"/>
      <w:r w:rsidRPr="00BD3B52">
        <w:rPr>
          <w:i/>
        </w:rPr>
        <w:t>oolentangiensis</w:t>
      </w:r>
      <w:proofErr w:type="spellEnd"/>
      <w:r>
        <w:t xml:space="preserve"> (sky-blue aster),</w:t>
      </w:r>
      <w:r w:rsidRPr="00BD3B52">
        <w:rPr>
          <w:i/>
        </w:rPr>
        <w:t xml:space="preserve"> </w:t>
      </w:r>
      <w:proofErr w:type="spellStart"/>
      <w:r w:rsidRPr="00BD3B52">
        <w:rPr>
          <w:i/>
        </w:rPr>
        <w:t>Aureolaria</w:t>
      </w:r>
      <w:proofErr w:type="spellEnd"/>
      <w:r>
        <w:t xml:space="preserve"> spp. (false foxglove), </w:t>
      </w:r>
      <w:r w:rsidRPr="00BD3B52">
        <w:rPr>
          <w:i/>
        </w:rPr>
        <w:t xml:space="preserve">Coreopsis </w:t>
      </w:r>
      <w:proofErr w:type="spellStart"/>
      <w:r w:rsidRPr="00BD3B52">
        <w:rPr>
          <w:i/>
        </w:rPr>
        <w:t>lanceolata</w:t>
      </w:r>
      <w:proofErr w:type="spellEnd"/>
      <w:r>
        <w:t xml:space="preserve"> (tickseed), </w:t>
      </w:r>
      <w:proofErr w:type="spellStart"/>
      <w:r w:rsidRPr="00BD3B52">
        <w:rPr>
          <w:i/>
        </w:rPr>
        <w:t>Cyperus</w:t>
      </w:r>
      <w:proofErr w:type="spellEnd"/>
      <w:r w:rsidRPr="00BD3B52">
        <w:rPr>
          <w:i/>
        </w:rPr>
        <w:t xml:space="preserve"> </w:t>
      </w:r>
      <w:proofErr w:type="spellStart"/>
      <w:r w:rsidRPr="00BD3B52">
        <w:rPr>
          <w:i/>
        </w:rPr>
        <w:t>filiculmis</w:t>
      </w:r>
      <w:proofErr w:type="spellEnd"/>
      <w:r>
        <w:t xml:space="preserve"> (nut grass), </w:t>
      </w:r>
      <w:proofErr w:type="spellStart"/>
      <w:r w:rsidRPr="00BD3B52">
        <w:rPr>
          <w:i/>
        </w:rPr>
        <w:t>Danthonia</w:t>
      </w:r>
      <w:proofErr w:type="spellEnd"/>
      <w:r w:rsidRPr="00BD3B52">
        <w:rPr>
          <w:i/>
        </w:rPr>
        <w:t xml:space="preserve"> </w:t>
      </w:r>
      <w:proofErr w:type="spellStart"/>
      <w:r w:rsidRPr="00BD3B52">
        <w:rPr>
          <w:i/>
        </w:rPr>
        <w:t>spicata</w:t>
      </w:r>
      <w:proofErr w:type="spellEnd"/>
      <w:r>
        <w:t xml:space="preserve"> (poverty oats), </w:t>
      </w:r>
      <w:proofErr w:type="spellStart"/>
      <w:r w:rsidRPr="00BD3B52">
        <w:rPr>
          <w:i/>
        </w:rPr>
        <w:t>Deschampsia</w:t>
      </w:r>
      <w:proofErr w:type="spellEnd"/>
      <w:r w:rsidRPr="00BD3B52">
        <w:rPr>
          <w:i/>
        </w:rPr>
        <w:t xml:space="preserve"> </w:t>
      </w:r>
      <w:proofErr w:type="spellStart"/>
      <w:r w:rsidRPr="00BD3B52">
        <w:rPr>
          <w:i/>
        </w:rPr>
        <w:t>flexuosa</w:t>
      </w:r>
      <w:proofErr w:type="spellEnd"/>
      <w:r>
        <w:t xml:space="preserve"> (hair grass), </w:t>
      </w:r>
      <w:r w:rsidRPr="00BD3B52">
        <w:rPr>
          <w:i/>
        </w:rPr>
        <w:t xml:space="preserve">Euphorbia </w:t>
      </w:r>
      <w:proofErr w:type="spellStart"/>
      <w:r w:rsidRPr="00BD3B52">
        <w:rPr>
          <w:i/>
        </w:rPr>
        <w:t>corollata</w:t>
      </w:r>
      <w:proofErr w:type="spellEnd"/>
      <w:r>
        <w:t xml:space="preserve"> (flowering spurge), </w:t>
      </w:r>
      <w:r w:rsidRPr="00BD3B52">
        <w:rPr>
          <w:i/>
        </w:rPr>
        <w:t xml:space="preserve">Helianthus </w:t>
      </w:r>
      <w:proofErr w:type="spellStart"/>
      <w:r w:rsidRPr="00BD3B52">
        <w:rPr>
          <w:i/>
        </w:rPr>
        <w:t>divaricatus</w:t>
      </w:r>
      <w:proofErr w:type="spellEnd"/>
      <w:r>
        <w:t xml:space="preserve"> (tall sunflower), </w:t>
      </w:r>
      <w:r w:rsidRPr="00BD3B52">
        <w:rPr>
          <w:i/>
        </w:rPr>
        <w:t xml:space="preserve">Hypericum </w:t>
      </w:r>
      <w:proofErr w:type="spellStart"/>
      <w:r w:rsidRPr="00BD3B52">
        <w:rPr>
          <w:i/>
        </w:rPr>
        <w:t>perforatum</w:t>
      </w:r>
      <w:proofErr w:type="spellEnd"/>
      <w:r>
        <w:t xml:space="preserve"> (St. John’s-wort), </w:t>
      </w:r>
      <w:proofErr w:type="spellStart"/>
      <w:r w:rsidRPr="00BD3B52">
        <w:rPr>
          <w:i/>
        </w:rPr>
        <w:t>Koeleria</w:t>
      </w:r>
      <w:proofErr w:type="spellEnd"/>
      <w:r w:rsidRPr="00BD3B52">
        <w:rPr>
          <w:i/>
        </w:rPr>
        <w:t xml:space="preserve"> </w:t>
      </w:r>
      <w:proofErr w:type="spellStart"/>
      <w:r w:rsidRPr="00BD3B52">
        <w:rPr>
          <w:i/>
        </w:rPr>
        <w:t>macrantha</w:t>
      </w:r>
      <w:proofErr w:type="spellEnd"/>
      <w:r>
        <w:t xml:space="preserve"> (June grass), </w:t>
      </w:r>
      <w:proofErr w:type="spellStart"/>
      <w:r w:rsidRPr="00BD3B52">
        <w:rPr>
          <w:i/>
        </w:rPr>
        <w:t>Krigia</w:t>
      </w:r>
      <w:proofErr w:type="spellEnd"/>
      <w:r w:rsidRPr="00BD3B52">
        <w:rPr>
          <w:i/>
        </w:rPr>
        <w:t xml:space="preserve"> </w:t>
      </w:r>
      <w:proofErr w:type="spellStart"/>
      <w:r w:rsidRPr="00BD3B52">
        <w:rPr>
          <w:i/>
        </w:rPr>
        <w:t>biflora</w:t>
      </w:r>
      <w:proofErr w:type="spellEnd"/>
      <w:r w:rsidRPr="00BD3B52">
        <w:rPr>
          <w:i/>
        </w:rPr>
        <w:t xml:space="preserve"> </w:t>
      </w:r>
      <w:r>
        <w:t xml:space="preserve">(dwarf dandelion), </w:t>
      </w:r>
      <w:proofErr w:type="spellStart"/>
      <w:r w:rsidRPr="00BD3B52">
        <w:rPr>
          <w:i/>
        </w:rPr>
        <w:t>Lathyrus</w:t>
      </w:r>
      <w:proofErr w:type="spellEnd"/>
      <w:r w:rsidRPr="00BD3B52">
        <w:rPr>
          <w:i/>
        </w:rPr>
        <w:t xml:space="preserve"> </w:t>
      </w:r>
      <w:proofErr w:type="spellStart"/>
      <w:r w:rsidRPr="00BD3B52">
        <w:rPr>
          <w:i/>
        </w:rPr>
        <w:t>ochroleucus</w:t>
      </w:r>
      <w:proofErr w:type="spellEnd"/>
      <w:r>
        <w:t xml:space="preserve"> (white pea), </w:t>
      </w:r>
      <w:r w:rsidRPr="00BD3B52">
        <w:rPr>
          <w:i/>
        </w:rPr>
        <w:t xml:space="preserve">Lespedeza </w:t>
      </w:r>
      <w:proofErr w:type="spellStart"/>
      <w:r w:rsidRPr="00BD3B52">
        <w:rPr>
          <w:i/>
        </w:rPr>
        <w:t>hirta</w:t>
      </w:r>
      <w:proofErr w:type="spellEnd"/>
      <w:r w:rsidRPr="00BD3B52">
        <w:rPr>
          <w:i/>
        </w:rPr>
        <w:t xml:space="preserve"> </w:t>
      </w:r>
      <w:r>
        <w:t xml:space="preserve">(hairy lespedeza), </w:t>
      </w:r>
      <w:proofErr w:type="spellStart"/>
      <w:r w:rsidRPr="00BD3B52">
        <w:rPr>
          <w:i/>
        </w:rPr>
        <w:t>Liatris</w:t>
      </w:r>
      <w:proofErr w:type="spellEnd"/>
      <w:r w:rsidRPr="00BD3B52">
        <w:rPr>
          <w:i/>
        </w:rPr>
        <w:t xml:space="preserve"> aspera</w:t>
      </w:r>
      <w:r>
        <w:t xml:space="preserve"> (blazing star), </w:t>
      </w:r>
      <w:proofErr w:type="spellStart"/>
      <w:r w:rsidRPr="00BD3B52">
        <w:rPr>
          <w:i/>
        </w:rPr>
        <w:t>Liatris</w:t>
      </w:r>
      <w:proofErr w:type="spellEnd"/>
      <w:r w:rsidRPr="00BD3B52">
        <w:rPr>
          <w:i/>
        </w:rPr>
        <w:t xml:space="preserve"> </w:t>
      </w:r>
      <w:proofErr w:type="spellStart"/>
      <w:r w:rsidRPr="00BD3B52">
        <w:rPr>
          <w:i/>
        </w:rPr>
        <w:t>cylindrica</w:t>
      </w:r>
      <w:proofErr w:type="spellEnd"/>
      <w:r>
        <w:t xml:space="preserve"> (dwarf blazing star), </w:t>
      </w:r>
      <w:proofErr w:type="spellStart"/>
      <w:r w:rsidRPr="00BD3B52">
        <w:rPr>
          <w:i/>
        </w:rPr>
        <w:t>Lupinus</w:t>
      </w:r>
      <w:proofErr w:type="spellEnd"/>
      <w:r w:rsidRPr="00BD3B52">
        <w:rPr>
          <w:i/>
        </w:rPr>
        <w:t xml:space="preserve"> </w:t>
      </w:r>
      <w:proofErr w:type="spellStart"/>
      <w:r w:rsidRPr="00BD3B52">
        <w:rPr>
          <w:i/>
        </w:rPr>
        <w:t>perennis</w:t>
      </w:r>
      <w:proofErr w:type="spellEnd"/>
      <w:r>
        <w:t xml:space="preserve"> (wild lupine), </w:t>
      </w:r>
      <w:r w:rsidRPr="00BD3B52">
        <w:rPr>
          <w:i/>
        </w:rPr>
        <w:t xml:space="preserve">Monarda </w:t>
      </w:r>
      <w:proofErr w:type="spellStart"/>
      <w:r w:rsidRPr="00BD3B52">
        <w:rPr>
          <w:i/>
        </w:rPr>
        <w:t>fistulosa</w:t>
      </w:r>
      <w:proofErr w:type="spellEnd"/>
      <w:r>
        <w:t xml:space="preserve"> (wild bergamot), </w:t>
      </w:r>
      <w:r w:rsidRPr="00BD3B52">
        <w:rPr>
          <w:i/>
        </w:rPr>
        <w:t xml:space="preserve">Panicum implicatum </w:t>
      </w:r>
      <w:r>
        <w:t xml:space="preserve">(grass panicum), </w:t>
      </w:r>
      <w:proofErr w:type="spellStart"/>
      <w:r w:rsidRPr="00BD3B52">
        <w:rPr>
          <w:i/>
        </w:rPr>
        <w:t>Pedicularis</w:t>
      </w:r>
      <w:proofErr w:type="spellEnd"/>
      <w:r w:rsidRPr="00BD3B52">
        <w:rPr>
          <w:i/>
        </w:rPr>
        <w:t xml:space="preserve"> canadensis </w:t>
      </w:r>
      <w:r>
        <w:t xml:space="preserve">(wood betony), </w:t>
      </w:r>
      <w:proofErr w:type="spellStart"/>
      <w:r w:rsidRPr="00BD3B52">
        <w:rPr>
          <w:i/>
        </w:rPr>
        <w:t>Stipa</w:t>
      </w:r>
      <w:proofErr w:type="spellEnd"/>
      <w:r w:rsidRPr="00BD3B52">
        <w:rPr>
          <w:i/>
        </w:rPr>
        <w:t xml:space="preserve"> </w:t>
      </w:r>
      <w:proofErr w:type="spellStart"/>
      <w:r w:rsidRPr="00BD3B52">
        <w:rPr>
          <w:i/>
        </w:rPr>
        <w:t>avenacea</w:t>
      </w:r>
      <w:proofErr w:type="spellEnd"/>
      <w:r>
        <w:t xml:space="preserve"> (needle grass), </w:t>
      </w:r>
      <w:proofErr w:type="spellStart"/>
      <w:r w:rsidRPr="00BD3B52">
        <w:rPr>
          <w:i/>
        </w:rPr>
        <w:t>Stipa</w:t>
      </w:r>
      <w:proofErr w:type="spellEnd"/>
      <w:r w:rsidRPr="00BD3B52">
        <w:rPr>
          <w:i/>
        </w:rPr>
        <w:t xml:space="preserve"> </w:t>
      </w:r>
      <w:proofErr w:type="spellStart"/>
      <w:r w:rsidRPr="00BD3B52">
        <w:rPr>
          <w:i/>
        </w:rPr>
        <w:t>spartea</w:t>
      </w:r>
      <w:proofErr w:type="spellEnd"/>
      <w:r>
        <w:t xml:space="preserve"> (needle grass), </w:t>
      </w:r>
      <w:proofErr w:type="spellStart"/>
      <w:r w:rsidRPr="00BD3B52">
        <w:rPr>
          <w:i/>
        </w:rPr>
        <w:t>Tephrosia</w:t>
      </w:r>
      <w:proofErr w:type="spellEnd"/>
      <w:r w:rsidRPr="00BD3B52">
        <w:rPr>
          <w:i/>
        </w:rPr>
        <w:t xml:space="preserve"> </w:t>
      </w:r>
      <w:proofErr w:type="spellStart"/>
      <w:r w:rsidRPr="00BD3B52">
        <w:rPr>
          <w:i/>
        </w:rPr>
        <w:t>virginiana</w:t>
      </w:r>
      <w:proofErr w:type="spellEnd"/>
      <w:r>
        <w:t xml:space="preserve"> (goats-rue) and </w:t>
      </w:r>
      <w:r w:rsidRPr="00BD3B52">
        <w:rPr>
          <w:i/>
        </w:rPr>
        <w:t xml:space="preserve">Viola </w:t>
      </w:r>
      <w:proofErr w:type="spellStart"/>
      <w:r w:rsidRPr="00BD3B52">
        <w:rPr>
          <w:i/>
        </w:rPr>
        <w:t>pedata</w:t>
      </w:r>
      <w:proofErr w:type="spellEnd"/>
      <w:r>
        <w:t xml:space="preserve"> (</w:t>
      </w:r>
      <w:proofErr w:type="spellStart"/>
      <w:r>
        <w:t>birdfoot</w:t>
      </w:r>
      <w:proofErr w:type="spellEnd"/>
      <w:r>
        <w:t xml:space="preserve"> violet).</w:t>
      </w:r>
    </w:p>
    <w:p w:rsidR="00C3555C" w:rsidP="00C3555C" w:rsidRDefault="00C3555C">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QUEL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ellipsoidalis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Northern pin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QUVE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velutina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ANGE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Andropogon gerardii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CORYL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Corylus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Hazelnut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SCHIZ4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GABA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Gaylussacia baccata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huckleberry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CAPE6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 pensylvanica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Pennsylvania sedge</w:t>
            </w:r>
          </w:p>
        </w:tc>
      </w:tr>
    </w:tbl>
    <w:p>
      <w:r>
        <w:rPr>
          <w:sz w:val="16"/>
        </w:rPr>
        <w:t>Species names are from the NRCS PLANTS database. Check species codes at http://plants.usda.gov.</w:t>
      </w:r>
    </w:p>
    <w:p w:rsidR="00C3555C" w:rsidP="00C3555C" w:rsidRDefault="00C3555C">
      <w:pPr>
        <w:pStyle w:val="InfoPara"/>
      </w:pPr>
      <w:r>
        <w:t>Disturbance Description</w:t>
      </w:r>
    </w:p>
    <w:p w:rsidR="00C3555C" w:rsidP="00C3555C" w:rsidRDefault="00C3555C">
      <w:r>
        <w:t xml:space="preserve">Cottam (1949) and Curtis (1959) suggested that oak savannas originated when prairie fires spread into surrounding closed oak forest with enough intensity to create open canopy conditions (also see Anderson and Brown 1986, Anderson and Bowles 1999). Other researchers have proposed that savannas also originated following invasion of prairie by oaks during prolonged lulls in annual fire regimes (Anderson and Bowles 1999, Grimm 1984). Repeated low-intensity fires working in concert with drought and windthrow then maintained these savannas (Faber-Langendoen and Tester 1993, Curtis 1959, Stout 1946). Within dry-mesic savanna systems, such as oak openings, it is likely that annual or nearly annual fire disturbance was the primary abiotic factor influencing savanna structure and composition. Fires prevented canopy closure and the dominance of woody vegetation (Leitner et al. 1991). Presently, the prevalent catalyst of fires is lightning strike, but historically, Native Americans played an integral role in the fire regime, accidentally and/or intentionally setting fire to prairie and savanna ecosystems (Anderson and Bowles 1999, Bowles and McBride 1998, Dorney and Dorney 1989, Chapman 1984, Grimm 1984, Day 1953). Where large-scale herbivores (i.e., elk and bison) were abundant, grazing may have helped inhibit the succession of oak savanna to woodland (Ritchie et al. 1998, McClain et al. 1993). </w:t>
      </w:r>
    </w:p>
    <w:p w:rsidR="00C3555C" w:rsidP="00C3555C" w:rsidRDefault="00C3555C"/>
    <w:p w:rsidR="00C3555C" w:rsidP="00C3555C" w:rsidRDefault="00C3555C">
      <w:r>
        <w:t>The character of oak barrens can differ dramatically, primarily as the result of varying fire intensity and frequency, which are influenced by climatic conditions, soil texture, topography, size of physiographic and vegetative units, and landscape context (i.e., proximity to water bodies and fire-resistant and fire-conducive plant communities) (Anderson and Bowles 1999, Chapman et al. 1995, Bowles et al. 1994, Grimm 1984). Historically, fire regimes were also influenced by the number and distribution of indigenous peoples (Chapman 1984). Infrequent, high-intensity fires may kill mature oaks and produce savannas and barrens covered by abundant scrubby oak sprouts. Park-like openings with widely spaced trees and an open graminoid/forb understory are maintained by frequent, low-intensity fires, which occur often enough to restrict maturation of oak seedlings and encroachment by other woody species (Peterson and Reich 2001, Chapman et al. 1995, Faber-Langendoen and Davis 1995).</w:t>
      </w:r>
    </w:p>
    <w:p w:rsidR="00C3555C" w:rsidP="00C3555C" w:rsidRDefault="00C3555C"/>
    <w:p w:rsidR="00C3555C" w:rsidP="00C3555C" w:rsidRDefault="00C3555C">
      <w:r>
        <w:t>Oak wilt occurred on barrens likely resulting in mortality of larger oak groups especially when they occurred in high densities.</w:t>
      </w:r>
    </w:p>
    <w:p w:rsidR="00C3555C" w:rsidP="00C3555C" w:rsidRDefault="00033C4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339</w:t>
            </w:r>
          </w:p>
        </w:tc>
        <w:tc>
          <w:p>
            <w:pPr>
              <w:jc w:val="center"/>
            </w:pPr>
            <w:r>
              <w:t>1</w:t>
            </w:r>
          </w:p>
        </w:tc>
        <w:tc>
          <w:p>
            <w:pPr>
              <w:jc w:val="center"/>
            </w:pPr>
            <w:r>
              <w:t/>
            </w:r>
          </w:p>
        </w:tc>
        <w:tc>
          <w:p>
            <w:pPr>
              <w:jc w:val="center"/>
            </w:pPr>
            <w:r>
              <w:t/>
            </w:r>
          </w:p>
        </w:tc>
      </w:tr>
      <w:tr>
        <w:tc>
          <w:p>
            <w:pPr>
              <w:jc w:val="center"/>
            </w:pPr>
            <w:r>
              <w:t>Moderate (Mixed)</w:t>
            </w:r>
          </w:p>
        </w:tc>
        <w:tc>
          <w:p>
            <w:pPr>
              <w:jc w:val="center"/>
            </w:pPr>
            <w:r>
              <w:t>245</w:t>
            </w:r>
          </w:p>
        </w:tc>
        <w:tc>
          <w:p>
            <w:pPr>
              <w:jc w:val="center"/>
            </w:pPr>
            <w:r>
              <w:t>2</w:t>
            </w:r>
          </w:p>
        </w:tc>
        <w:tc>
          <w:p>
            <w:pPr>
              <w:jc w:val="center"/>
            </w:pPr>
            <w:r>
              <w:t/>
            </w:r>
          </w:p>
        </w:tc>
        <w:tc>
          <w:p>
            <w:pPr>
              <w:jc w:val="center"/>
            </w:pPr>
            <w:r>
              <w:t/>
            </w:r>
          </w:p>
        </w:tc>
      </w:tr>
      <w:tr>
        <w:tc>
          <w:p>
            <w:pPr>
              <w:jc w:val="center"/>
            </w:pPr>
            <w:r>
              <w:t>Low (Surface)</w:t>
            </w:r>
          </w:p>
        </w:tc>
        <w:tc>
          <w:p>
            <w:pPr>
              <w:jc w:val="center"/>
            </w:pPr>
            <w:r>
              <w:t>5</w:t>
            </w:r>
          </w:p>
        </w:tc>
        <w:tc>
          <w:p>
            <w:pPr>
              <w:jc w:val="center"/>
            </w:pPr>
            <w:r>
              <w:t>97</w:t>
            </w:r>
          </w:p>
        </w:tc>
        <w:tc>
          <w:p>
            <w:pPr>
              <w:jc w:val="center"/>
            </w:pPr>
            <w:r>
              <w:t/>
            </w:r>
          </w:p>
        </w:tc>
        <w:tc>
          <w:p>
            <w:pPr>
              <w:jc w:val="center"/>
            </w:pPr>
            <w:r>
              <w:t/>
            </w:r>
          </w:p>
        </w:tc>
      </w:tr>
      <w:tr>
        <w:tc>
          <w:p>
            <w:pPr>
              <w:jc w:val="center"/>
            </w:pPr>
            <w:r>
              <w:t>All Fires</w:t>
            </w:r>
          </w:p>
        </w:tc>
        <w:tc>
          <w:p>
            <w:pPr>
              <w:jc w:val="center"/>
            </w:pPr>
            <w:r>
              <w:t>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C3555C" w:rsidP="00C3555C" w:rsidRDefault="00C3555C">
      <w:pPr>
        <w:pStyle w:val="InfoPara"/>
      </w:pPr>
      <w:r>
        <w:t>Scale Description</w:t>
      </w:r>
    </w:p>
    <w:p w:rsidR="00C3555C" w:rsidP="00C3555C" w:rsidRDefault="00C3555C">
      <w:r>
        <w:lastRenderedPageBreak/>
        <w:t>The expected fire regimes for this type are I (frequent ground fires) and III (mixed severity). The ground fire was the more commonly occurring fire disturbance, but when dry conditions combined with dense stand conditions, a mixed-severity fire could result, with the fire crowning into the canopy where fuel ladders were present. The scale of these fires is thought to occur on tens of thousands of acres.</w:t>
      </w:r>
    </w:p>
    <w:p w:rsidR="00C3555C" w:rsidP="00C3555C" w:rsidRDefault="00C3555C">
      <w:pPr>
        <w:pStyle w:val="InfoPara"/>
      </w:pPr>
      <w:r>
        <w:t>Adjacency or Identification Concerns</w:t>
      </w:r>
    </w:p>
    <w:p w:rsidR="00C3555C" w:rsidP="00C3555C" w:rsidRDefault="00C3555C">
      <w:r>
        <w:t xml:space="preserve">The northern oak savanna type includes several matrix communities such as mesic and dry-mesic oak openings, dry oak barrens, mixed oak and oak-hickory woodlands, and a variety of small and large patch prairie types. </w:t>
      </w:r>
    </w:p>
    <w:p w:rsidR="00C3555C" w:rsidP="00C3555C" w:rsidRDefault="00C3555C"/>
    <w:p w:rsidR="00C3555C" w:rsidP="00C3555C" w:rsidRDefault="00C3555C">
      <w:r>
        <w:t>This system intergrades with North-Central Interior Oak Savanna (</w:t>
      </w:r>
      <w:r w:rsidR="00BD3B52">
        <w:t>Biophysical Setting [</w:t>
      </w:r>
      <w:r>
        <w:t>BpS</w:t>
      </w:r>
      <w:r w:rsidR="00BD3B52">
        <w:t>]</w:t>
      </w:r>
      <w:r>
        <w:t xml:space="preserve"> 13940) on</w:t>
      </w:r>
      <w:r w:rsidR="008173D8">
        <w:t xml:space="preserve"> somewhat </w:t>
      </w:r>
      <w:r>
        <w:t>sandy sites and North-Central Interior Dry Oak Forest and Woodland</w:t>
      </w:r>
      <w:r w:rsidR="008173D8">
        <w:t xml:space="preserve"> </w:t>
      </w:r>
      <w:r>
        <w:t>(BpS 13110) at relatively sharp transitions between areas of higher and lower</w:t>
      </w:r>
      <w:r w:rsidR="008173D8">
        <w:t xml:space="preserve"> </w:t>
      </w:r>
      <w:r>
        <w:t>s</w:t>
      </w:r>
      <w:r w:rsidR="008173D8">
        <w:t xml:space="preserve">and content. This system can be </w:t>
      </w:r>
      <w:r>
        <w:t>distinguished by high sand content. This</w:t>
      </w:r>
      <w:r w:rsidR="008173D8">
        <w:t xml:space="preserve"> </w:t>
      </w:r>
      <w:r>
        <w:t>system intergrades with Laurentian Pine-Oak Barrens (BpS 1407) along its</w:t>
      </w:r>
      <w:r w:rsidR="008173D8">
        <w:t xml:space="preserve"> </w:t>
      </w:r>
      <w:r>
        <w:t>northern extent. This system is found in Province 222 whereas Laurentian</w:t>
      </w:r>
      <w:r w:rsidR="00BD3B52">
        <w:t xml:space="preserve"> </w:t>
      </w:r>
      <w:r>
        <w:t>Pine-Oak Barrens is found north of the tension zone in Province 212.</w:t>
      </w:r>
    </w:p>
    <w:p w:rsidR="00C3555C" w:rsidP="00C3555C" w:rsidRDefault="00C3555C"/>
    <w:p w:rsidR="00C3555C" w:rsidP="00C3555C" w:rsidRDefault="00C3555C">
      <w:r>
        <w:t xml:space="preserve">In the absence of fire and with the prevalence of anthropogenic disturbance such as logging, off-road vehicle recreation, and livestock grazing, the following exotic species may be dominant components of the herbaceous layer of oak barrens: </w:t>
      </w:r>
      <w:proofErr w:type="spellStart"/>
      <w:r w:rsidRPr="00BD3B52">
        <w:rPr>
          <w:i/>
        </w:rPr>
        <w:t>Agropyron</w:t>
      </w:r>
      <w:proofErr w:type="spellEnd"/>
      <w:r w:rsidRPr="00BD3B52">
        <w:rPr>
          <w:i/>
        </w:rPr>
        <w:t xml:space="preserve"> </w:t>
      </w:r>
      <w:proofErr w:type="spellStart"/>
      <w:r w:rsidRPr="00BD3B52">
        <w:rPr>
          <w:i/>
        </w:rPr>
        <w:t>repens</w:t>
      </w:r>
      <w:proofErr w:type="spellEnd"/>
      <w:r>
        <w:t xml:space="preserve"> (quack grass), </w:t>
      </w:r>
      <w:proofErr w:type="spellStart"/>
      <w:r w:rsidRPr="00BD3B52">
        <w:rPr>
          <w:i/>
        </w:rPr>
        <w:t>Agrostis</w:t>
      </w:r>
      <w:proofErr w:type="spellEnd"/>
      <w:r w:rsidRPr="00BD3B52">
        <w:rPr>
          <w:i/>
        </w:rPr>
        <w:t xml:space="preserve"> stolonifera </w:t>
      </w:r>
      <w:r>
        <w:t xml:space="preserve">(creeping bent), </w:t>
      </w:r>
      <w:r w:rsidRPr="00BD3B52">
        <w:rPr>
          <w:i/>
        </w:rPr>
        <w:t>Asparagus officinalis</w:t>
      </w:r>
      <w:r>
        <w:t xml:space="preserve"> (wild asparagus), </w:t>
      </w:r>
      <w:r w:rsidRPr="00BD3B52">
        <w:rPr>
          <w:i/>
        </w:rPr>
        <w:t>Centaurea maculosa</w:t>
      </w:r>
      <w:r>
        <w:t xml:space="preserve"> (spotted knapweed), </w:t>
      </w:r>
      <w:proofErr w:type="spellStart"/>
      <w:r w:rsidRPr="00BD3B52">
        <w:rPr>
          <w:i/>
        </w:rPr>
        <w:t>Hieracium</w:t>
      </w:r>
      <w:proofErr w:type="spellEnd"/>
      <w:r>
        <w:t xml:space="preserve"> spp. (hawkweeds), </w:t>
      </w:r>
      <w:proofErr w:type="spellStart"/>
      <w:r w:rsidRPr="00BD3B52">
        <w:rPr>
          <w:i/>
        </w:rPr>
        <w:t>Poa</w:t>
      </w:r>
      <w:proofErr w:type="spellEnd"/>
      <w:r w:rsidRPr="00BD3B52">
        <w:rPr>
          <w:i/>
        </w:rPr>
        <w:t xml:space="preserve"> </w:t>
      </w:r>
      <w:proofErr w:type="spellStart"/>
      <w:r w:rsidRPr="00BD3B52">
        <w:rPr>
          <w:i/>
        </w:rPr>
        <w:t>compressa</w:t>
      </w:r>
      <w:proofErr w:type="spellEnd"/>
      <w:r>
        <w:t xml:space="preserve"> (Canada bluegrass), </w:t>
      </w:r>
      <w:proofErr w:type="spellStart"/>
      <w:r w:rsidRPr="00BD3B52">
        <w:rPr>
          <w:i/>
        </w:rPr>
        <w:t>Poa</w:t>
      </w:r>
      <w:proofErr w:type="spellEnd"/>
      <w:r w:rsidRPr="00BD3B52">
        <w:rPr>
          <w:i/>
        </w:rPr>
        <w:t xml:space="preserve"> </w:t>
      </w:r>
      <w:proofErr w:type="spellStart"/>
      <w:r w:rsidRPr="00BD3B52">
        <w:rPr>
          <w:i/>
        </w:rPr>
        <w:t>pratensis</w:t>
      </w:r>
      <w:proofErr w:type="spellEnd"/>
      <w:r>
        <w:t xml:space="preserve"> (Kentucky bluegrass), </w:t>
      </w:r>
      <w:proofErr w:type="spellStart"/>
      <w:r w:rsidRPr="00BD3B52">
        <w:rPr>
          <w:i/>
        </w:rPr>
        <w:t>Rumex</w:t>
      </w:r>
      <w:proofErr w:type="spellEnd"/>
      <w:r w:rsidRPr="00BD3B52">
        <w:rPr>
          <w:i/>
        </w:rPr>
        <w:t xml:space="preserve"> </w:t>
      </w:r>
      <w:proofErr w:type="spellStart"/>
      <w:r w:rsidRPr="00BD3B52">
        <w:rPr>
          <w:i/>
        </w:rPr>
        <w:t>acetosella</w:t>
      </w:r>
      <w:proofErr w:type="spellEnd"/>
      <w:r>
        <w:t xml:space="preserve"> (sheep sorrel) and </w:t>
      </w:r>
      <w:proofErr w:type="spellStart"/>
      <w:r w:rsidRPr="00BD3B52">
        <w:rPr>
          <w:i/>
        </w:rPr>
        <w:t>Tragopogon</w:t>
      </w:r>
      <w:proofErr w:type="spellEnd"/>
      <w:r w:rsidRPr="00BD3B52">
        <w:rPr>
          <w:i/>
        </w:rPr>
        <w:t xml:space="preserve"> </w:t>
      </w:r>
      <w:proofErr w:type="spellStart"/>
      <w:r w:rsidRPr="00BD3B52">
        <w:rPr>
          <w:i/>
        </w:rPr>
        <w:t>dubius</w:t>
      </w:r>
      <w:proofErr w:type="spellEnd"/>
      <w:r>
        <w:t xml:space="preserve"> (goat’s beard).</w:t>
      </w:r>
    </w:p>
    <w:p w:rsidR="00C3555C" w:rsidP="00C3555C" w:rsidRDefault="00C3555C">
      <w:pPr>
        <w:pStyle w:val="InfoPara"/>
      </w:pPr>
      <w:r>
        <w:t>Issues or Problems</w:t>
      </w:r>
    </w:p>
    <w:p w:rsidR="00C3555C" w:rsidP="00C3555C" w:rsidRDefault="00C3555C">
      <w:r>
        <w:t>Changed mixed fire probability in classes C and D to send more to B based on LANDSUM results (MH Weber - MFSL 11/13/07). This type covers a broad geographic range and encompasses a variety of prairie, barrens and woodland types that may have experienced different surface fire return intervals ranging from one to five years. Historical fire size is unknown but historical accounts indicate that vast acreages burned within a single fire event.</w:t>
      </w:r>
    </w:p>
    <w:p w:rsidR="00C3555C" w:rsidP="00C3555C" w:rsidRDefault="00C3555C"/>
    <w:p w:rsidR="00C3555C" w:rsidP="00C3555C" w:rsidRDefault="00C3555C">
      <w:r>
        <w:t>This model was updated on 10/24/2007 by Randy Swaty to lump classes D and E.</w:t>
      </w:r>
    </w:p>
    <w:p w:rsidR="00C3555C" w:rsidP="00C3555C" w:rsidRDefault="00C3555C">
      <w:pPr>
        <w:pStyle w:val="InfoPara"/>
      </w:pPr>
      <w:r>
        <w:t>Native Uncharacteristic Conditions</w:t>
      </w:r>
    </w:p>
    <w:p w:rsidR="00C3555C" w:rsidP="00C3555C" w:rsidRDefault="00C3555C"/>
    <w:p w:rsidR="00C3555C" w:rsidP="00C3555C" w:rsidRDefault="00C3555C">
      <w:pPr>
        <w:pStyle w:val="InfoPara"/>
      </w:pPr>
      <w:r>
        <w:t>Comments</w:t>
      </w:r>
    </w:p>
    <w:p w:rsidR="009E6CD9" w:rsidP="009E6CD9" w:rsidRDefault="009E6CD9">
      <w:pPr>
        <w:rPr>
          <w:b/>
        </w:rPr>
      </w:pPr>
    </w:p>
    <w:p w:rsidR="009E6CD9" w:rsidP="009E6CD9" w:rsidRDefault="009E6CD9">
      <w:pPr>
        <w:rPr>
          <w:b/>
        </w:rPr>
      </w:pPr>
    </w:p>
    <w:p w:rsidR="00C3555C" w:rsidP="00C3555C" w:rsidRDefault="00C3555C">
      <w:pPr>
        <w:pStyle w:val="ReportSection"/>
      </w:pPr>
      <w:r>
        <w:lastRenderedPageBreak/>
        <w:t>Succession Classes</w:t>
      </w:r>
    </w:p>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C3555C" w:rsidP="00C3555C" w:rsidRDefault="00C3555C">
      <w:pPr>
        <w:pStyle w:val="InfoPara"/>
        <w:pBdr>
          <w:top w:val="single" w:color="auto" w:sz="4" w:space="1"/>
        </w:pBdr>
      </w:pPr>
      <w:r xmlns:w="http://schemas.openxmlformats.org/wordprocessingml/2006/main">
        <w:t>Class A</w:t>
      </w:r>
      <w:r xmlns:w="http://schemas.openxmlformats.org/wordprocessingml/2006/main">
        <w:tab/>
        <w:t>31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C3555C" w:rsidP="00C3555C" w:rsidRDefault="00C3555C"/>
    <w:p w:rsidR="00C3555C" w:rsidP="00C3555C" w:rsidRDefault="00C3555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376"/>
        <w:gridCol w:w="1860"/>
        <w:gridCol w:w="1956"/>
      </w:tblGrid>
      <w:tr w:rsidRPr="00C3555C" w:rsidR="00C3555C" w:rsidTr="00C3555C">
        <w:tc>
          <w:tcPr>
            <w:tcW w:w="1152" w:type="dxa"/>
            <w:tcBorders>
              <w:top w:val="single" w:color="auto" w:sz="2" w:space="0"/>
              <w:bottom w:val="single" w:color="000000" w:sz="12" w:space="0"/>
            </w:tcBorders>
            <w:shd w:val="clear" w:color="auto" w:fill="auto"/>
          </w:tcPr>
          <w:p w:rsidRPr="00C3555C" w:rsidR="00C3555C" w:rsidP="0016545E" w:rsidRDefault="00C3555C">
            <w:pPr>
              <w:rPr>
                <w:b/>
                <w:bCs/>
              </w:rPr>
            </w:pPr>
            <w:r w:rsidRPr="00C3555C">
              <w:rPr>
                <w:b/>
                <w:bCs/>
              </w:rPr>
              <w:t>Symbol</w:t>
            </w:r>
          </w:p>
        </w:tc>
        <w:tc>
          <w:tcPr>
            <w:tcW w:w="2376" w:type="dxa"/>
            <w:tcBorders>
              <w:top w:val="single" w:color="auto" w:sz="2" w:space="0"/>
              <w:bottom w:val="single" w:color="000000" w:sz="12" w:space="0"/>
            </w:tcBorders>
            <w:shd w:val="clear" w:color="auto" w:fill="auto"/>
          </w:tcPr>
          <w:p w:rsidRPr="00C3555C" w:rsidR="00C3555C" w:rsidP="0016545E" w:rsidRDefault="00C3555C">
            <w:pPr>
              <w:rPr>
                <w:b/>
                <w:bCs/>
              </w:rPr>
            </w:pPr>
            <w:r w:rsidRPr="00C3555C">
              <w:rPr>
                <w:b/>
                <w:bCs/>
              </w:rPr>
              <w:t>Scientific Name</w:t>
            </w:r>
          </w:p>
        </w:tc>
        <w:tc>
          <w:tcPr>
            <w:tcW w:w="1860" w:type="dxa"/>
            <w:tcBorders>
              <w:top w:val="single" w:color="auto" w:sz="2" w:space="0"/>
              <w:bottom w:val="single" w:color="000000" w:sz="12" w:space="0"/>
            </w:tcBorders>
            <w:shd w:val="clear" w:color="auto" w:fill="auto"/>
          </w:tcPr>
          <w:p w:rsidRPr="00C3555C" w:rsidR="00C3555C" w:rsidP="0016545E" w:rsidRDefault="00C3555C">
            <w:pPr>
              <w:rPr>
                <w:b/>
                <w:bCs/>
              </w:rPr>
            </w:pPr>
            <w:r w:rsidRPr="00C3555C">
              <w:rPr>
                <w:b/>
                <w:bCs/>
              </w:rPr>
              <w:t>Common Name</w:t>
            </w:r>
          </w:p>
        </w:tc>
        <w:tc>
          <w:tcPr>
            <w:tcW w:w="1956" w:type="dxa"/>
            <w:tcBorders>
              <w:top w:val="single" w:color="auto" w:sz="2" w:space="0"/>
              <w:bottom w:val="single" w:color="000000" w:sz="12" w:space="0"/>
            </w:tcBorders>
            <w:shd w:val="clear" w:color="auto" w:fill="auto"/>
          </w:tcPr>
          <w:p w:rsidRPr="00C3555C" w:rsidR="00C3555C" w:rsidP="0016545E" w:rsidRDefault="00C3555C">
            <w:pPr>
              <w:rPr>
                <w:b/>
                <w:bCs/>
              </w:rPr>
            </w:pPr>
            <w:r w:rsidRPr="00C3555C">
              <w:rPr>
                <w:b/>
                <w:bCs/>
              </w:rPr>
              <w:t>Canopy Position</w:t>
            </w:r>
          </w:p>
        </w:tc>
      </w:tr>
      <w:tr w:rsidRPr="00C3555C" w:rsidR="00C3555C" w:rsidTr="00C3555C">
        <w:tc>
          <w:tcPr>
            <w:tcW w:w="1152" w:type="dxa"/>
            <w:tcBorders>
              <w:top w:val="single" w:color="000000" w:sz="12" w:space="0"/>
            </w:tcBorders>
            <w:shd w:val="clear" w:color="auto" w:fill="auto"/>
          </w:tcPr>
          <w:p w:rsidRPr="00C3555C" w:rsidR="00C3555C" w:rsidP="0016545E" w:rsidRDefault="00C3555C">
            <w:pPr>
              <w:rPr>
                <w:bCs/>
              </w:rPr>
            </w:pPr>
            <w:r w:rsidRPr="00C3555C">
              <w:rPr>
                <w:bCs/>
              </w:rPr>
              <w:t>ANGE</w:t>
            </w:r>
          </w:p>
        </w:tc>
        <w:tc>
          <w:tcPr>
            <w:tcW w:w="2376" w:type="dxa"/>
            <w:tcBorders>
              <w:top w:val="single" w:color="000000" w:sz="12" w:space="0"/>
            </w:tcBorders>
            <w:shd w:val="clear" w:color="auto" w:fill="auto"/>
          </w:tcPr>
          <w:p w:rsidRPr="00C3555C" w:rsidR="00C3555C" w:rsidP="0016545E" w:rsidRDefault="00C3555C">
            <w:proofErr w:type="spellStart"/>
            <w:r w:rsidRPr="00C3555C">
              <w:t>Andropogon</w:t>
            </w:r>
            <w:proofErr w:type="spellEnd"/>
            <w:r w:rsidRPr="00C3555C">
              <w:t xml:space="preserve"> </w:t>
            </w:r>
            <w:proofErr w:type="spellStart"/>
            <w:r w:rsidRPr="00C3555C">
              <w:t>gerardii</w:t>
            </w:r>
            <w:proofErr w:type="spellEnd"/>
          </w:p>
        </w:tc>
        <w:tc>
          <w:tcPr>
            <w:tcW w:w="1860" w:type="dxa"/>
            <w:tcBorders>
              <w:top w:val="single" w:color="000000" w:sz="12" w:space="0"/>
            </w:tcBorders>
            <w:shd w:val="clear" w:color="auto" w:fill="auto"/>
          </w:tcPr>
          <w:p w:rsidRPr="00C3555C" w:rsidR="00C3555C" w:rsidP="0016545E" w:rsidRDefault="00C3555C">
            <w:r w:rsidRPr="00C3555C">
              <w:t>Big bluestem</w:t>
            </w:r>
          </w:p>
        </w:tc>
        <w:tc>
          <w:tcPr>
            <w:tcW w:w="1956" w:type="dxa"/>
            <w:tcBorders>
              <w:top w:val="single" w:color="000000" w:sz="12" w:space="0"/>
            </w:tcBorders>
            <w:shd w:val="clear" w:color="auto" w:fill="auto"/>
          </w:tcPr>
          <w:p w:rsidRPr="00C3555C" w:rsidR="00C3555C" w:rsidP="0016545E" w:rsidRDefault="00C3555C">
            <w:r w:rsidRPr="00C3555C">
              <w:t>Lower</w:t>
            </w:r>
          </w:p>
        </w:tc>
      </w:tr>
      <w:tr w:rsidRPr="00C3555C" w:rsidR="00C3555C" w:rsidTr="00C3555C">
        <w:tc>
          <w:tcPr>
            <w:tcW w:w="1152" w:type="dxa"/>
            <w:shd w:val="clear" w:color="auto" w:fill="auto"/>
          </w:tcPr>
          <w:p w:rsidRPr="00C3555C" w:rsidR="00C3555C" w:rsidP="0016545E" w:rsidRDefault="00C3555C">
            <w:pPr>
              <w:rPr>
                <w:bCs/>
              </w:rPr>
            </w:pPr>
            <w:r w:rsidRPr="00C3555C">
              <w:rPr>
                <w:bCs/>
              </w:rPr>
              <w:t>SCHIZ4</w:t>
            </w:r>
          </w:p>
        </w:tc>
        <w:tc>
          <w:tcPr>
            <w:tcW w:w="2376" w:type="dxa"/>
            <w:shd w:val="clear" w:color="auto" w:fill="auto"/>
          </w:tcPr>
          <w:p w:rsidRPr="00C3555C" w:rsidR="00C3555C" w:rsidP="0016545E" w:rsidRDefault="00C3555C">
            <w:proofErr w:type="spellStart"/>
            <w:r w:rsidRPr="00C3555C">
              <w:t>Schizachyrium</w:t>
            </w:r>
            <w:proofErr w:type="spellEnd"/>
          </w:p>
        </w:tc>
        <w:tc>
          <w:tcPr>
            <w:tcW w:w="1860" w:type="dxa"/>
            <w:shd w:val="clear" w:color="auto" w:fill="auto"/>
          </w:tcPr>
          <w:p w:rsidRPr="00C3555C" w:rsidR="00C3555C" w:rsidP="0016545E" w:rsidRDefault="00C3555C">
            <w:r w:rsidRPr="00C3555C">
              <w:t>Little bluestem</w:t>
            </w:r>
          </w:p>
        </w:tc>
        <w:tc>
          <w:tcPr>
            <w:tcW w:w="1956" w:type="dxa"/>
            <w:shd w:val="clear" w:color="auto" w:fill="auto"/>
          </w:tcPr>
          <w:p w:rsidRPr="00C3555C" w:rsidR="00C3555C" w:rsidP="0016545E" w:rsidRDefault="00C3555C">
            <w:r w:rsidRPr="00C3555C">
              <w:t>Lower</w:t>
            </w:r>
          </w:p>
        </w:tc>
      </w:tr>
      <w:tr w:rsidRPr="00C3555C" w:rsidR="00C3555C" w:rsidTr="00C3555C">
        <w:tc>
          <w:tcPr>
            <w:tcW w:w="1152" w:type="dxa"/>
            <w:shd w:val="clear" w:color="auto" w:fill="auto"/>
          </w:tcPr>
          <w:p w:rsidRPr="00C3555C" w:rsidR="00C3555C" w:rsidP="0016545E" w:rsidRDefault="00C3555C">
            <w:pPr>
              <w:rPr>
                <w:bCs/>
              </w:rPr>
            </w:pPr>
            <w:r w:rsidRPr="00C3555C">
              <w:rPr>
                <w:bCs/>
              </w:rPr>
              <w:t>POTR5</w:t>
            </w:r>
          </w:p>
        </w:tc>
        <w:tc>
          <w:tcPr>
            <w:tcW w:w="2376" w:type="dxa"/>
            <w:shd w:val="clear" w:color="auto" w:fill="auto"/>
          </w:tcPr>
          <w:p w:rsidRPr="00C3555C" w:rsidR="00C3555C" w:rsidP="0016545E" w:rsidRDefault="00C3555C">
            <w:proofErr w:type="spellStart"/>
            <w:r w:rsidRPr="00C3555C">
              <w:t>Populus</w:t>
            </w:r>
            <w:proofErr w:type="spellEnd"/>
            <w:r w:rsidRPr="00C3555C">
              <w:t xml:space="preserve"> </w:t>
            </w:r>
            <w:proofErr w:type="spellStart"/>
            <w:r w:rsidRPr="00C3555C">
              <w:t>tremuloides</w:t>
            </w:r>
            <w:proofErr w:type="spellEnd"/>
          </w:p>
        </w:tc>
        <w:tc>
          <w:tcPr>
            <w:tcW w:w="1860" w:type="dxa"/>
            <w:shd w:val="clear" w:color="auto" w:fill="auto"/>
          </w:tcPr>
          <w:p w:rsidRPr="00C3555C" w:rsidR="00C3555C" w:rsidP="0016545E" w:rsidRDefault="00C3555C">
            <w:r w:rsidRPr="00C3555C">
              <w:t>Quaking aspen</w:t>
            </w:r>
          </w:p>
        </w:tc>
        <w:tc>
          <w:tcPr>
            <w:tcW w:w="1956" w:type="dxa"/>
            <w:shd w:val="clear" w:color="auto" w:fill="auto"/>
          </w:tcPr>
          <w:p w:rsidRPr="00C3555C" w:rsidR="00C3555C" w:rsidP="0016545E" w:rsidRDefault="00C3555C">
            <w:r w:rsidRPr="00C3555C">
              <w:t>Low-Mid</w:t>
            </w:r>
          </w:p>
        </w:tc>
      </w:tr>
      <w:tr w:rsidRPr="00C3555C" w:rsidR="00C3555C" w:rsidTr="00C3555C">
        <w:tc>
          <w:tcPr>
            <w:tcW w:w="1152" w:type="dxa"/>
            <w:shd w:val="clear" w:color="auto" w:fill="auto"/>
          </w:tcPr>
          <w:p w:rsidRPr="00C3555C" w:rsidR="00C3555C" w:rsidP="0016545E" w:rsidRDefault="00C3555C">
            <w:pPr>
              <w:rPr>
                <w:bCs/>
              </w:rPr>
            </w:pPr>
            <w:r w:rsidRPr="00C3555C">
              <w:rPr>
                <w:bCs/>
              </w:rPr>
              <w:t>QUVE</w:t>
            </w:r>
          </w:p>
        </w:tc>
        <w:tc>
          <w:tcPr>
            <w:tcW w:w="2376" w:type="dxa"/>
            <w:shd w:val="clear" w:color="auto" w:fill="auto"/>
          </w:tcPr>
          <w:p w:rsidRPr="00C3555C" w:rsidR="00C3555C" w:rsidP="0016545E" w:rsidRDefault="00C3555C">
            <w:r w:rsidRPr="00C3555C">
              <w:t xml:space="preserve">Quercus </w:t>
            </w:r>
            <w:proofErr w:type="spellStart"/>
            <w:r w:rsidRPr="00C3555C">
              <w:t>velutina</w:t>
            </w:r>
            <w:proofErr w:type="spellEnd"/>
          </w:p>
        </w:tc>
        <w:tc>
          <w:tcPr>
            <w:tcW w:w="1860" w:type="dxa"/>
            <w:shd w:val="clear" w:color="auto" w:fill="auto"/>
          </w:tcPr>
          <w:p w:rsidRPr="00C3555C" w:rsidR="00C3555C" w:rsidP="0016545E" w:rsidRDefault="00C3555C">
            <w:r w:rsidRPr="00C3555C">
              <w:t>Black oak</w:t>
            </w:r>
          </w:p>
        </w:tc>
        <w:tc>
          <w:tcPr>
            <w:tcW w:w="1956" w:type="dxa"/>
            <w:shd w:val="clear" w:color="auto" w:fill="auto"/>
          </w:tcPr>
          <w:p w:rsidRPr="00C3555C" w:rsidR="00C3555C" w:rsidP="0016545E" w:rsidRDefault="00C3555C">
            <w:r w:rsidRPr="00C3555C">
              <w:t>Upper</w:t>
            </w:r>
          </w:p>
        </w:tc>
      </w:tr>
    </w:tbl>
    <w:p w:rsidR="00C3555C" w:rsidP="00C3555C" w:rsidRDefault="00C3555C"/>
    <w:p w:rsidR="00C3555C" w:rsidP="00C3555C" w:rsidRDefault="00C3555C">
      <w:pPr>
        <w:pStyle w:val="SClassInfoPara"/>
      </w:pPr>
      <w:r>
        <w:t>Description</w:t>
      </w:r>
    </w:p>
    <w:p w:rsidR="006834D6" w:rsidP="006834D6" w:rsidRDefault="006834D6">
      <w:r>
        <w:t xml:space="preserve">The dominant lifeform is herbs, up to </w:t>
      </w:r>
      <w:r w:rsidR="00BD3B52">
        <w:t>1m</w:t>
      </w:r>
      <w:r>
        <w:t>, 0-100% cover, tending towards 100%.</w:t>
      </w:r>
    </w:p>
    <w:p w:rsidR="00C3555C" w:rsidP="00C3555C" w:rsidRDefault="00C3555C">
      <w:r>
        <w:t>Open prairie with grasses and forbs dominating open grasslands with scattered oak grubs and clumps of shrubs, ranging to early succession</w:t>
      </w:r>
      <w:r w:rsidR="0058243A">
        <w:t>al barrens/brush prairie</w:t>
      </w:r>
      <w:r>
        <w:t xml:space="preserve"> with scattered young oak trees and clumps of shrubs occur</w:t>
      </w:r>
      <w:r w:rsidR="0058243A">
        <w:t>r</w:t>
      </w:r>
      <w:r>
        <w:t>ing within a matrix of prairie grasses and forbs.</w:t>
      </w:r>
    </w:p>
    <w:p w:rsidR="00C3555C" w:rsidP="00C3555C" w:rsidRDefault="00C3555C"/>
    <w:p>
      <w:r>
        <w:rPr>
          <w:i/>
          <w:u w:val="single"/>
        </w:rPr>
        <w:t>Maximum Tree Size Class</w:t>
      </w:r>
      <w:br/>
      <w:r>
        <w:t>Seedling &lt;4.5ft</w:t>
      </w:r>
    </w:p>
    <w:p w:rsidR="00C3555C" w:rsidP="00C3555C" w:rsidRDefault="00C3555C">
      <w:pPr>
        <w:pStyle w:val="InfoPara"/>
        <w:pBdr>
          <w:top w:val="single" w:color="auto" w:sz="4" w:space="1"/>
        </w:pBdr>
      </w:pPr>
      <w:r xmlns:w="http://schemas.openxmlformats.org/wordprocessingml/2006/main">
        <w:t>Class B</w:t>
      </w:r>
      <w:r xmlns:w="http://schemas.openxmlformats.org/wordprocessingml/2006/main">
        <w:tab/>
        <w:t>64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C3555C" w:rsidP="00C3555C" w:rsidRDefault="00C3555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376"/>
        <w:gridCol w:w="1860"/>
        <w:gridCol w:w="1956"/>
      </w:tblGrid>
      <w:tr w:rsidRPr="00C3555C" w:rsidR="00C3555C" w:rsidTr="00C3555C">
        <w:tc>
          <w:tcPr>
            <w:tcW w:w="1152" w:type="dxa"/>
            <w:tcBorders>
              <w:top w:val="single" w:color="auto" w:sz="2" w:space="0"/>
              <w:bottom w:val="single" w:color="000000" w:sz="12" w:space="0"/>
            </w:tcBorders>
            <w:shd w:val="clear" w:color="auto" w:fill="auto"/>
          </w:tcPr>
          <w:p w:rsidRPr="00C3555C" w:rsidR="00C3555C" w:rsidP="0016545E" w:rsidRDefault="00C3555C">
            <w:pPr>
              <w:rPr>
                <w:b/>
                <w:bCs/>
              </w:rPr>
            </w:pPr>
            <w:r w:rsidRPr="00C3555C">
              <w:rPr>
                <w:b/>
                <w:bCs/>
              </w:rPr>
              <w:t>Symbol</w:t>
            </w:r>
          </w:p>
        </w:tc>
        <w:tc>
          <w:tcPr>
            <w:tcW w:w="2376" w:type="dxa"/>
            <w:tcBorders>
              <w:top w:val="single" w:color="auto" w:sz="2" w:space="0"/>
              <w:bottom w:val="single" w:color="000000" w:sz="12" w:space="0"/>
            </w:tcBorders>
            <w:shd w:val="clear" w:color="auto" w:fill="auto"/>
          </w:tcPr>
          <w:p w:rsidRPr="00C3555C" w:rsidR="00C3555C" w:rsidP="0016545E" w:rsidRDefault="00C3555C">
            <w:pPr>
              <w:rPr>
                <w:b/>
                <w:bCs/>
              </w:rPr>
            </w:pPr>
            <w:r w:rsidRPr="00C3555C">
              <w:rPr>
                <w:b/>
                <w:bCs/>
              </w:rPr>
              <w:t>Scientific Name</w:t>
            </w:r>
          </w:p>
        </w:tc>
        <w:tc>
          <w:tcPr>
            <w:tcW w:w="1860" w:type="dxa"/>
            <w:tcBorders>
              <w:top w:val="single" w:color="auto" w:sz="2" w:space="0"/>
              <w:bottom w:val="single" w:color="000000" w:sz="12" w:space="0"/>
            </w:tcBorders>
            <w:shd w:val="clear" w:color="auto" w:fill="auto"/>
          </w:tcPr>
          <w:p w:rsidRPr="00C3555C" w:rsidR="00C3555C" w:rsidP="0016545E" w:rsidRDefault="00C3555C">
            <w:pPr>
              <w:rPr>
                <w:b/>
                <w:bCs/>
              </w:rPr>
            </w:pPr>
            <w:r w:rsidRPr="00C3555C">
              <w:rPr>
                <w:b/>
                <w:bCs/>
              </w:rPr>
              <w:t>Common Name</w:t>
            </w:r>
          </w:p>
        </w:tc>
        <w:tc>
          <w:tcPr>
            <w:tcW w:w="1956" w:type="dxa"/>
            <w:tcBorders>
              <w:top w:val="single" w:color="auto" w:sz="2" w:space="0"/>
              <w:bottom w:val="single" w:color="000000" w:sz="12" w:space="0"/>
            </w:tcBorders>
            <w:shd w:val="clear" w:color="auto" w:fill="auto"/>
          </w:tcPr>
          <w:p w:rsidRPr="00C3555C" w:rsidR="00C3555C" w:rsidP="0016545E" w:rsidRDefault="00C3555C">
            <w:pPr>
              <w:rPr>
                <w:b/>
                <w:bCs/>
              </w:rPr>
            </w:pPr>
            <w:r w:rsidRPr="00C3555C">
              <w:rPr>
                <w:b/>
                <w:bCs/>
              </w:rPr>
              <w:t>Canopy Position</w:t>
            </w:r>
          </w:p>
        </w:tc>
      </w:tr>
      <w:tr w:rsidRPr="00C3555C" w:rsidR="00C3555C" w:rsidTr="00C3555C">
        <w:tc>
          <w:tcPr>
            <w:tcW w:w="1152" w:type="dxa"/>
            <w:tcBorders>
              <w:top w:val="single" w:color="000000" w:sz="12" w:space="0"/>
            </w:tcBorders>
            <w:shd w:val="clear" w:color="auto" w:fill="auto"/>
          </w:tcPr>
          <w:p w:rsidRPr="00C3555C" w:rsidR="00C3555C" w:rsidP="0016545E" w:rsidRDefault="00C3555C">
            <w:pPr>
              <w:rPr>
                <w:bCs/>
              </w:rPr>
            </w:pPr>
            <w:r w:rsidRPr="00C3555C">
              <w:rPr>
                <w:bCs/>
              </w:rPr>
              <w:t>QUVE</w:t>
            </w:r>
          </w:p>
        </w:tc>
        <w:tc>
          <w:tcPr>
            <w:tcW w:w="2376" w:type="dxa"/>
            <w:tcBorders>
              <w:top w:val="single" w:color="000000" w:sz="12" w:space="0"/>
            </w:tcBorders>
            <w:shd w:val="clear" w:color="auto" w:fill="auto"/>
          </w:tcPr>
          <w:p w:rsidRPr="00C3555C" w:rsidR="00C3555C" w:rsidP="0016545E" w:rsidRDefault="00C3555C">
            <w:r w:rsidRPr="00C3555C">
              <w:t xml:space="preserve">Quercus </w:t>
            </w:r>
            <w:proofErr w:type="spellStart"/>
            <w:r w:rsidRPr="00C3555C">
              <w:t>velutina</w:t>
            </w:r>
            <w:proofErr w:type="spellEnd"/>
          </w:p>
        </w:tc>
        <w:tc>
          <w:tcPr>
            <w:tcW w:w="1860" w:type="dxa"/>
            <w:tcBorders>
              <w:top w:val="single" w:color="000000" w:sz="12" w:space="0"/>
            </w:tcBorders>
            <w:shd w:val="clear" w:color="auto" w:fill="auto"/>
          </w:tcPr>
          <w:p w:rsidRPr="00C3555C" w:rsidR="00C3555C" w:rsidP="0016545E" w:rsidRDefault="00C3555C">
            <w:r w:rsidRPr="00C3555C">
              <w:t>Black oak</w:t>
            </w:r>
          </w:p>
        </w:tc>
        <w:tc>
          <w:tcPr>
            <w:tcW w:w="1956" w:type="dxa"/>
            <w:tcBorders>
              <w:top w:val="single" w:color="000000" w:sz="12" w:space="0"/>
            </w:tcBorders>
            <w:shd w:val="clear" w:color="auto" w:fill="auto"/>
          </w:tcPr>
          <w:p w:rsidRPr="00C3555C" w:rsidR="00C3555C" w:rsidP="0016545E" w:rsidRDefault="00C3555C">
            <w:r w:rsidRPr="00C3555C">
              <w:t>Upper</w:t>
            </w:r>
          </w:p>
        </w:tc>
      </w:tr>
      <w:tr w:rsidRPr="00C3555C" w:rsidR="00C3555C" w:rsidTr="00C3555C">
        <w:tc>
          <w:tcPr>
            <w:tcW w:w="1152" w:type="dxa"/>
            <w:shd w:val="clear" w:color="auto" w:fill="auto"/>
          </w:tcPr>
          <w:p w:rsidRPr="00C3555C" w:rsidR="00C3555C" w:rsidP="0016545E" w:rsidRDefault="00C3555C">
            <w:pPr>
              <w:rPr>
                <w:bCs/>
              </w:rPr>
            </w:pPr>
            <w:r w:rsidRPr="00C3555C">
              <w:rPr>
                <w:bCs/>
              </w:rPr>
              <w:t>QUAL</w:t>
            </w:r>
          </w:p>
        </w:tc>
        <w:tc>
          <w:tcPr>
            <w:tcW w:w="2376" w:type="dxa"/>
            <w:shd w:val="clear" w:color="auto" w:fill="auto"/>
          </w:tcPr>
          <w:p w:rsidRPr="00C3555C" w:rsidR="00C3555C" w:rsidP="0016545E" w:rsidRDefault="00C3555C">
            <w:r w:rsidRPr="00C3555C">
              <w:t>Quercus alba</w:t>
            </w:r>
          </w:p>
        </w:tc>
        <w:tc>
          <w:tcPr>
            <w:tcW w:w="1860" w:type="dxa"/>
            <w:shd w:val="clear" w:color="auto" w:fill="auto"/>
          </w:tcPr>
          <w:p w:rsidRPr="00C3555C" w:rsidR="00C3555C" w:rsidP="0016545E" w:rsidRDefault="00C3555C">
            <w:r w:rsidRPr="00C3555C">
              <w:t>White oak</w:t>
            </w:r>
          </w:p>
        </w:tc>
        <w:tc>
          <w:tcPr>
            <w:tcW w:w="1956" w:type="dxa"/>
            <w:shd w:val="clear" w:color="auto" w:fill="auto"/>
          </w:tcPr>
          <w:p w:rsidRPr="00C3555C" w:rsidR="00C3555C" w:rsidP="0016545E" w:rsidRDefault="00C3555C">
            <w:r w:rsidRPr="00C3555C">
              <w:t>Low-Mid</w:t>
            </w:r>
          </w:p>
        </w:tc>
      </w:tr>
      <w:tr w:rsidRPr="00C3555C" w:rsidR="00C3555C" w:rsidTr="00C3555C">
        <w:tc>
          <w:tcPr>
            <w:tcW w:w="1152" w:type="dxa"/>
            <w:shd w:val="clear" w:color="auto" w:fill="auto"/>
          </w:tcPr>
          <w:p w:rsidRPr="00C3555C" w:rsidR="00C3555C" w:rsidP="0016545E" w:rsidRDefault="00C3555C">
            <w:pPr>
              <w:rPr>
                <w:bCs/>
              </w:rPr>
            </w:pPr>
            <w:r w:rsidRPr="00C3555C">
              <w:rPr>
                <w:bCs/>
              </w:rPr>
              <w:t>ANGE</w:t>
            </w:r>
          </w:p>
        </w:tc>
        <w:tc>
          <w:tcPr>
            <w:tcW w:w="2376" w:type="dxa"/>
            <w:shd w:val="clear" w:color="auto" w:fill="auto"/>
          </w:tcPr>
          <w:p w:rsidRPr="00C3555C" w:rsidR="00C3555C" w:rsidP="0016545E" w:rsidRDefault="00C3555C">
            <w:proofErr w:type="spellStart"/>
            <w:r w:rsidRPr="00C3555C">
              <w:t>Andropogon</w:t>
            </w:r>
            <w:proofErr w:type="spellEnd"/>
            <w:r w:rsidRPr="00C3555C">
              <w:t xml:space="preserve"> </w:t>
            </w:r>
            <w:proofErr w:type="spellStart"/>
            <w:r w:rsidRPr="00C3555C">
              <w:t>gerardii</w:t>
            </w:r>
            <w:proofErr w:type="spellEnd"/>
          </w:p>
        </w:tc>
        <w:tc>
          <w:tcPr>
            <w:tcW w:w="1860" w:type="dxa"/>
            <w:shd w:val="clear" w:color="auto" w:fill="auto"/>
          </w:tcPr>
          <w:p w:rsidRPr="00C3555C" w:rsidR="00C3555C" w:rsidP="0016545E" w:rsidRDefault="00C3555C">
            <w:r w:rsidRPr="00C3555C">
              <w:t>Big bluestem</w:t>
            </w:r>
          </w:p>
        </w:tc>
        <w:tc>
          <w:tcPr>
            <w:tcW w:w="1956" w:type="dxa"/>
            <w:shd w:val="clear" w:color="auto" w:fill="auto"/>
          </w:tcPr>
          <w:p w:rsidRPr="00C3555C" w:rsidR="00C3555C" w:rsidP="0016545E" w:rsidRDefault="00C3555C">
            <w:r w:rsidRPr="00C3555C">
              <w:t>Lower</w:t>
            </w:r>
          </w:p>
        </w:tc>
      </w:tr>
      <w:tr w:rsidRPr="00C3555C" w:rsidR="00C3555C" w:rsidTr="00C3555C">
        <w:tc>
          <w:tcPr>
            <w:tcW w:w="1152" w:type="dxa"/>
            <w:shd w:val="clear" w:color="auto" w:fill="auto"/>
          </w:tcPr>
          <w:p w:rsidRPr="00C3555C" w:rsidR="00C3555C" w:rsidP="0016545E" w:rsidRDefault="00C3555C">
            <w:pPr>
              <w:rPr>
                <w:bCs/>
              </w:rPr>
            </w:pPr>
            <w:r w:rsidRPr="00C3555C">
              <w:rPr>
                <w:bCs/>
              </w:rPr>
              <w:t>SCHIZ4</w:t>
            </w:r>
          </w:p>
        </w:tc>
        <w:tc>
          <w:tcPr>
            <w:tcW w:w="2376" w:type="dxa"/>
            <w:shd w:val="clear" w:color="auto" w:fill="auto"/>
          </w:tcPr>
          <w:p w:rsidRPr="00C3555C" w:rsidR="00C3555C" w:rsidP="0016545E" w:rsidRDefault="00C3555C">
            <w:proofErr w:type="spellStart"/>
            <w:r w:rsidRPr="00C3555C">
              <w:t>Schizachyrium</w:t>
            </w:r>
            <w:proofErr w:type="spellEnd"/>
          </w:p>
        </w:tc>
        <w:tc>
          <w:tcPr>
            <w:tcW w:w="1860" w:type="dxa"/>
            <w:shd w:val="clear" w:color="auto" w:fill="auto"/>
          </w:tcPr>
          <w:p w:rsidRPr="00C3555C" w:rsidR="00C3555C" w:rsidP="0016545E" w:rsidRDefault="00C3555C">
            <w:r w:rsidRPr="00C3555C">
              <w:t>Little bluestem</w:t>
            </w:r>
          </w:p>
        </w:tc>
        <w:tc>
          <w:tcPr>
            <w:tcW w:w="1956" w:type="dxa"/>
            <w:shd w:val="clear" w:color="auto" w:fill="auto"/>
          </w:tcPr>
          <w:p w:rsidRPr="00C3555C" w:rsidR="00C3555C" w:rsidP="0016545E" w:rsidRDefault="00C3555C">
            <w:r w:rsidRPr="00C3555C">
              <w:t>Lower</w:t>
            </w:r>
          </w:p>
        </w:tc>
      </w:tr>
    </w:tbl>
    <w:p w:rsidR="00C3555C" w:rsidP="00C3555C" w:rsidRDefault="00C3555C"/>
    <w:p w:rsidR="00C3555C" w:rsidP="00C3555C" w:rsidRDefault="00C3555C">
      <w:pPr>
        <w:pStyle w:val="SClassInfoPara"/>
      </w:pPr>
      <w:r>
        <w:t>Description</w:t>
      </w:r>
    </w:p>
    <w:p w:rsidR="00C3555C" w:rsidP="00C3555C" w:rsidRDefault="00C3555C">
      <w:r>
        <w:t xml:space="preserve">Oak barrens: This is a system of widely-scattered, large-diameter oaks and shrub clumps within a matrix of prairie grasses </w:t>
      </w:r>
      <w:r w:rsidR="0058243A">
        <w:t>and forbs</w:t>
      </w:r>
      <w:r>
        <w:t xml:space="preserve">. </w:t>
      </w:r>
    </w:p>
    <w:p w:rsidR="00C3555C" w:rsidP="00C3555C" w:rsidRDefault="00C3555C"/>
    <w:p>
      <w:r>
        <w:rPr>
          <w:i/>
          <w:u w:val="single"/>
        </w:rPr>
        <w:t>Maximum Tree Size Class</w:t>
      </w:r>
      <w:br/>
      <w:r>
        <w:t>Large 21-33"DBH</w:t>
      </w:r>
    </w:p>
    <w:p w:rsidR="00C3555C" w:rsidP="00C3555C" w:rsidRDefault="00C3555C">
      <w:pPr>
        <w:pStyle w:val="InfoPara"/>
        <w:pBdr>
          <w:top w:val="single" w:color="auto" w:sz="4" w:space="1"/>
        </w:pBdr>
      </w:pPr>
      <w:r xmlns:w="http://schemas.openxmlformats.org/wordprocessingml/2006/main">
        <w:t>Class C</w:t>
      </w:r>
      <w:r xmlns:w="http://schemas.openxmlformats.org/wordprocessingml/2006/main">
        <w:tab/>
        <w:t>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Open</w:t>
      </w:r>
    </w:p>
    <w:p w:rsidR="00C3555C" w:rsidP="00C3555C" w:rsidRDefault="00C3555C"/>
    <w:p w:rsidR="00C3555C" w:rsidP="00C3555C" w:rsidRDefault="00C3555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400"/>
        <w:gridCol w:w="2184"/>
        <w:gridCol w:w="1956"/>
      </w:tblGrid>
      <w:tr w:rsidRPr="00C3555C" w:rsidR="00C3555C" w:rsidTr="00C3555C">
        <w:tc>
          <w:tcPr>
            <w:tcW w:w="1188" w:type="dxa"/>
            <w:tcBorders>
              <w:top w:val="single" w:color="auto" w:sz="2" w:space="0"/>
              <w:bottom w:val="single" w:color="000000" w:sz="12" w:space="0"/>
            </w:tcBorders>
            <w:shd w:val="clear" w:color="auto" w:fill="auto"/>
          </w:tcPr>
          <w:p w:rsidRPr="00C3555C" w:rsidR="00C3555C" w:rsidP="0016545E" w:rsidRDefault="00C3555C">
            <w:pPr>
              <w:rPr>
                <w:b/>
                <w:bCs/>
              </w:rPr>
            </w:pPr>
            <w:r w:rsidRPr="00C3555C">
              <w:rPr>
                <w:b/>
                <w:bCs/>
              </w:rPr>
              <w:t>Symbol</w:t>
            </w:r>
          </w:p>
        </w:tc>
        <w:tc>
          <w:tcPr>
            <w:tcW w:w="2400" w:type="dxa"/>
            <w:tcBorders>
              <w:top w:val="single" w:color="auto" w:sz="2" w:space="0"/>
              <w:bottom w:val="single" w:color="000000" w:sz="12" w:space="0"/>
            </w:tcBorders>
            <w:shd w:val="clear" w:color="auto" w:fill="auto"/>
          </w:tcPr>
          <w:p w:rsidRPr="00C3555C" w:rsidR="00C3555C" w:rsidP="0016545E" w:rsidRDefault="00C3555C">
            <w:pPr>
              <w:rPr>
                <w:b/>
                <w:bCs/>
              </w:rPr>
            </w:pPr>
            <w:r w:rsidRPr="00C3555C">
              <w:rPr>
                <w:b/>
                <w:bCs/>
              </w:rPr>
              <w:t>Scientific Name</w:t>
            </w:r>
          </w:p>
        </w:tc>
        <w:tc>
          <w:tcPr>
            <w:tcW w:w="2184" w:type="dxa"/>
            <w:tcBorders>
              <w:top w:val="single" w:color="auto" w:sz="2" w:space="0"/>
              <w:bottom w:val="single" w:color="000000" w:sz="12" w:space="0"/>
            </w:tcBorders>
            <w:shd w:val="clear" w:color="auto" w:fill="auto"/>
          </w:tcPr>
          <w:p w:rsidRPr="00C3555C" w:rsidR="00C3555C" w:rsidP="0016545E" w:rsidRDefault="00C3555C">
            <w:pPr>
              <w:rPr>
                <w:b/>
                <w:bCs/>
              </w:rPr>
            </w:pPr>
            <w:r w:rsidRPr="00C3555C">
              <w:rPr>
                <w:b/>
                <w:bCs/>
              </w:rPr>
              <w:t>Common Name</w:t>
            </w:r>
          </w:p>
        </w:tc>
        <w:tc>
          <w:tcPr>
            <w:tcW w:w="1956" w:type="dxa"/>
            <w:tcBorders>
              <w:top w:val="single" w:color="auto" w:sz="2" w:space="0"/>
              <w:bottom w:val="single" w:color="000000" w:sz="12" w:space="0"/>
            </w:tcBorders>
            <w:shd w:val="clear" w:color="auto" w:fill="auto"/>
          </w:tcPr>
          <w:p w:rsidRPr="00C3555C" w:rsidR="00C3555C" w:rsidP="0016545E" w:rsidRDefault="00C3555C">
            <w:pPr>
              <w:rPr>
                <w:b/>
                <w:bCs/>
              </w:rPr>
            </w:pPr>
            <w:r w:rsidRPr="00C3555C">
              <w:rPr>
                <w:b/>
                <w:bCs/>
              </w:rPr>
              <w:t>Canopy Position</w:t>
            </w:r>
          </w:p>
        </w:tc>
      </w:tr>
      <w:tr w:rsidRPr="00C3555C" w:rsidR="00C3555C" w:rsidTr="00C3555C">
        <w:tc>
          <w:tcPr>
            <w:tcW w:w="1188" w:type="dxa"/>
            <w:tcBorders>
              <w:top w:val="single" w:color="000000" w:sz="12" w:space="0"/>
            </w:tcBorders>
            <w:shd w:val="clear" w:color="auto" w:fill="auto"/>
          </w:tcPr>
          <w:p w:rsidRPr="00C3555C" w:rsidR="00C3555C" w:rsidP="0016545E" w:rsidRDefault="00C3555C">
            <w:pPr>
              <w:rPr>
                <w:bCs/>
              </w:rPr>
            </w:pPr>
            <w:r w:rsidRPr="00C3555C">
              <w:rPr>
                <w:bCs/>
              </w:rPr>
              <w:t>QUAL</w:t>
            </w:r>
          </w:p>
        </w:tc>
        <w:tc>
          <w:tcPr>
            <w:tcW w:w="2400" w:type="dxa"/>
            <w:tcBorders>
              <w:top w:val="single" w:color="000000" w:sz="12" w:space="0"/>
            </w:tcBorders>
            <w:shd w:val="clear" w:color="auto" w:fill="auto"/>
          </w:tcPr>
          <w:p w:rsidRPr="00C3555C" w:rsidR="00C3555C" w:rsidP="0016545E" w:rsidRDefault="00C3555C">
            <w:r w:rsidRPr="00C3555C">
              <w:t>Quercus alba</w:t>
            </w:r>
          </w:p>
        </w:tc>
        <w:tc>
          <w:tcPr>
            <w:tcW w:w="2184" w:type="dxa"/>
            <w:tcBorders>
              <w:top w:val="single" w:color="000000" w:sz="12" w:space="0"/>
            </w:tcBorders>
            <w:shd w:val="clear" w:color="auto" w:fill="auto"/>
          </w:tcPr>
          <w:p w:rsidRPr="00C3555C" w:rsidR="00C3555C" w:rsidP="0016545E" w:rsidRDefault="00C3555C">
            <w:r w:rsidRPr="00C3555C">
              <w:t>White oak</w:t>
            </w:r>
          </w:p>
        </w:tc>
        <w:tc>
          <w:tcPr>
            <w:tcW w:w="1956" w:type="dxa"/>
            <w:tcBorders>
              <w:top w:val="single" w:color="000000" w:sz="12" w:space="0"/>
            </w:tcBorders>
            <w:shd w:val="clear" w:color="auto" w:fill="auto"/>
          </w:tcPr>
          <w:p w:rsidRPr="00C3555C" w:rsidR="00C3555C" w:rsidP="0016545E" w:rsidRDefault="00C3555C">
            <w:r w:rsidRPr="00C3555C">
              <w:t>Upper</w:t>
            </w:r>
          </w:p>
        </w:tc>
      </w:tr>
      <w:tr w:rsidRPr="00C3555C" w:rsidR="00C3555C" w:rsidTr="00C3555C">
        <w:tc>
          <w:tcPr>
            <w:tcW w:w="1188" w:type="dxa"/>
            <w:shd w:val="clear" w:color="auto" w:fill="auto"/>
          </w:tcPr>
          <w:p w:rsidRPr="00C3555C" w:rsidR="00C3555C" w:rsidP="0016545E" w:rsidRDefault="00C3555C">
            <w:pPr>
              <w:rPr>
                <w:bCs/>
              </w:rPr>
            </w:pPr>
            <w:r w:rsidRPr="00C3555C">
              <w:rPr>
                <w:bCs/>
              </w:rPr>
              <w:t>QUVE</w:t>
            </w:r>
          </w:p>
        </w:tc>
        <w:tc>
          <w:tcPr>
            <w:tcW w:w="2400" w:type="dxa"/>
            <w:shd w:val="clear" w:color="auto" w:fill="auto"/>
          </w:tcPr>
          <w:p w:rsidRPr="00C3555C" w:rsidR="00C3555C" w:rsidP="0016545E" w:rsidRDefault="00C3555C">
            <w:r w:rsidRPr="00C3555C">
              <w:t xml:space="preserve">Quercus </w:t>
            </w:r>
            <w:proofErr w:type="spellStart"/>
            <w:r w:rsidRPr="00C3555C">
              <w:t>velutina</w:t>
            </w:r>
            <w:proofErr w:type="spellEnd"/>
          </w:p>
        </w:tc>
        <w:tc>
          <w:tcPr>
            <w:tcW w:w="2184" w:type="dxa"/>
            <w:shd w:val="clear" w:color="auto" w:fill="auto"/>
          </w:tcPr>
          <w:p w:rsidRPr="00C3555C" w:rsidR="00C3555C" w:rsidP="0016545E" w:rsidRDefault="00C3555C">
            <w:r w:rsidRPr="00C3555C">
              <w:t>Black oak</w:t>
            </w:r>
          </w:p>
        </w:tc>
        <w:tc>
          <w:tcPr>
            <w:tcW w:w="1956" w:type="dxa"/>
            <w:shd w:val="clear" w:color="auto" w:fill="auto"/>
          </w:tcPr>
          <w:p w:rsidRPr="00C3555C" w:rsidR="00C3555C" w:rsidP="0016545E" w:rsidRDefault="00C3555C">
            <w:r w:rsidRPr="00C3555C">
              <w:t>Upper</w:t>
            </w:r>
          </w:p>
        </w:tc>
      </w:tr>
      <w:tr w:rsidRPr="00C3555C" w:rsidR="00C3555C" w:rsidTr="00C3555C">
        <w:tc>
          <w:tcPr>
            <w:tcW w:w="1188" w:type="dxa"/>
            <w:shd w:val="clear" w:color="auto" w:fill="auto"/>
          </w:tcPr>
          <w:p w:rsidRPr="00C3555C" w:rsidR="00C3555C" w:rsidP="0016545E" w:rsidRDefault="00C3555C">
            <w:pPr>
              <w:rPr>
                <w:bCs/>
              </w:rPr>
            </w:pPr>
            <w:r w:rsidRPr="00C3555C">
              <w:rPr>
                <w:bCs/>
              </w:rPr>
              <w:lastRenderedPageBreak/>
              <w:t>QUEL</w:t>
            </w:r>
          </w:p>
        </w:tc>
        <w:tc>
          <w:tcPr>
            <w:tcW w:w="2400" w:type="dxa"/>
            <w:shd w:val="clear" w:color="auto" w:fill="auto"/>
          </w:tcPr>
          <w:p w:rsidRPr="00C3555C" w:rsidR="00C3555C" w:rsidP="0016545E" w:rsidRDefault="00C3555C">
            <w:r w:rsidRPr="00C3555C">
              <w:t xml:space="preserve">Quercus </w:t>
            </w:r>
            <w:proofErr w:type="spellStart"/>
            <w:r w:rsidRPr="00C3555C">
              <w:t>ellipsoidalis</w:t>
            </w:r>
            <w:proofErr w:type="spellEnd"/>
          </w:p>
        </w:tc>
        <w:tc>
          <w:tcPr>
            <w:tcW w:w="2184" w:type="dxa"/>
            <w:shd w:val="clear" w:color="auto" w:fill="auto"/>
          </w:tcPr>
          <w:p w:rsidRPr="00C3555C" w:rsidR="00C3555C" w:rsidP="0016545E" w:rsidRDefault="00C3555C">
            <w:r w:rsidRPr="00C3555C">
              <w:t>Northern pin oak</w:t>
            </w:r>
          </w:p>
        </w:tc>
        <w:tc>
          <w:tcPr>
            <w:tcW w:w="1956" w:type="dxa"/>
            <w:shd w:val="clear" w:color="auto" w:fill="auto"/>
          </w:tcPr>
          <w:p w:rsidRPr="00C3555C" w:rsidR="00C3555C" w:rsidP="0016545E" w:rsidRDefault="00C3555C">
            <w:r w:rsidRPr="00C3555C">
              <w:t>Low-Mid</w:t>
            </w:r>
          </w:p>
        </w:tc>
      </w:tr>
      <w:tr w:rsidRPr="00C3555C" w:rsidR="00C3555C" w:rsidTr="00C3555C">
        <w:tc>
          <w:tcPr>
            <w:tcW w:w="1188" w:type="dxa"/>
            <w:shd w:val="clear" w:color="auto" w:fill="auto"/>
          </w:tcPr>
          <w:p w:rsidRPr="00C3555C" w:rsidR="00C3555C" w:rsidP="0016545E" w:rsidRDefault="00C3555C">
            <w:pPr>
              <w:rPr>
                <w:bCs/>
              </w:rPr>
            </w:pPr>
            <w:r w:rsidRPr="00C3555C">
              <w:rPr>
                <w:bCs/>
              </w:rPr>
              <w:t>COAM3</w:t>
            </w:r>
          </w:p>
        </w:tc>
        <w:tc>
          <w:tcPr>
            <w:tcW w:w="2400" w:type="dxa"/>
            <w:shd w:val="clear" w:color="auto" w:fill="auto"/>
          </w:tcPr>
          <w:p w:rsidRPr="00C3555C" w:rsidR="00C3555C" w:rsidP="0016545E" w:rsidRDefault="00C3555C">
            <w:r w:rsidRPr="00C3555C">
              <w:t xml:space="preserve">Corylus </w:t>
            </w:r>
            <w:proofErr w:type="spellStart"/>
            <w:r w:rsidRPr="00C3555C">
              <w:t>americana</w:t>
            </w:r>
            <w:proofErr w:type="spellEnd"/>
          </w:p>
        </w:tc>
        <w:tc>
          <w:tcPr>
            <w:tcW w:w="2184" w:type="dxa"/>
            <w:shd w:val="clear" w:color="auto" w:fill="auto"/>
          </w:tcPr>
          <w:p w:rsidRPr="00C3555C" w:rsidR="00C3555C" w:rsidP="0016545E" w:rsidRDefault="00C3555C">
            <w:r w:rsidRPr="00C3555C">
              <w:t>American hazelnut</w:t>
            </w:r>
          </w:p>
        </w:tc>
        <w:tc>
          <w:tcPr>
            <w:tcW w:w="1956" w:type="dxa"/>
            <w:shd w:val="clear" w:color="auto" w:fill="auto"/>
          </w:tcPr>
          <w:p w:rsidRPr="00C3555C" w:rsidR="00C3555C" w:rsidP="0016545E" w:rsidRDefault="00C3555C">
            <w:r w:rsidRPr="00C3555C">
              <w:t>Lower</w:t>
            </w:r>
          </w:p>
        </w:tc>
      </w:tr>
    </w:tbl>
    <w:p w:rsidR="00C3555C" w:rsidP="00C3555C" w:rsidRDefault="00C3555C"/>
    <w:p w:rsidR="00C3555C" w:rsidP="00C3555C" w:rsidRDefault="00C3555C">
      <w:pPr>
        <w:pStyle w:val="SClassInfoPara"/>
      </w:pPr>
      <w:r>
        <w:t>Description</w:t>
      </w:r>
    </w:p>
    <w:p w:rsidR="00C3555C" w:rsidP="00C3555C" w:rsidRDefault="00F10225">
      <w:r>
        <w:t>Oak</w:t>
      </w:r>
      <w:r w:rsidR="00C3555C">
        <w:t>-dominated woodland with high stem density. These oak groves occupy areas of the landscape that frequently escape fire due to topographic position.</w:t>
      </w:r>
    </w:p>
    <w:p w:rsidR="00C3555C" w:rsidP="00C3555C" w:rsidRDefault="00C3555C"/>
    <w:p>
      <w:r>
        <w:rPr>
          <w:i/>
          <w:u w:val="single"/>
        </w:rPr>
        <w:t>Maximum Tree Size Class</w:t>
      </w:r>
      <w:br/>
      <w:r>
        <w:t>Very Large &gt;33"DBH</w:t>
      </w:r>
    </w:p>
    <w:p w:rsidR="00C3555C" w:rsidP="00C3555C" w:rsidRDefault="00C3555C">
      <w:pPr>
        <w:pStyle w:val="InfoPara"/>
        <w:pBdr>
          <w:top w:val="single" w:color="auto" w:sz="4" w:space="1"/>
        </w:pBdr>
      </w:pPr>
      <w:r xmlns:w="http://schemas.openxmlformats.org/wordprocessingml/2006/main">
        <w:t>Class D</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3 - Closed</w:t>
      </w:r>
    </w:p>
    <w:p w:rsidR="00C3555C" w:rsidP="00C3555C" w:rsidRDefault="00C3555C"/>
    <w:p w:rsidR="00C3555C" w:rsidP="00C3555C" w:rsidRDefault="00C3555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400"/>
        <w:gridCol w:w="2184"/>
        <w:gridCol w:w="1956"/>
      </w:tblGrid>
      <w:tr w:rsidRPr="00C3555C" w:rsidR="00C3555C" w:rsidTr="00C3555C">
        <w:tc>
          <w:tcPr>
            <w:tcW w:w="1188" w:type="dxa"/>
            <w:tcBorders>
              <w:top w:val="single" w:color="auto" w:sz="2" w:space="0"/>
              <w:bottom w:val="single" w:color="000000" w:sz="12" w:space="0"/>
            </w:tcBorders>
            <w:shd w:val="clear" w:color="auto" w:fill="auto"/>
          </w:tcPr>
          <w:p w:rsidRPr="00C3555C" w:rsidR="00C3555C" w:rsidP="0016545E" w:rsidRDefault="00C3555C">
            <w:pPr>
              <w:rPr>
                <w:b/>
                <w:bCs/>
              </w:rPr>
            </w:pPr>
            <w:r w:rsidRPr="00C3555C">
              <w:rPr>
                <w:b/>
                <w:bCs/>
              </w:rPr>
              <w:t>Symbol</w:t>
            </w:r>
          </w:p>
        </w:tc>
        <w:tc>
          <w:tcPr>
            <w:tcW w:w="2400" w:type="dxa"/>
            <w:tcBorders>
              <w:top w:val="single" w:color="auto" w:sz="2" w:space="0"/>
              <w:bottom w:val="single" w:color="000000" w:sz="12" w:space="0"/>
            </w:tcBorders>
            <w:shd w:val="clear" w:color="auto" w:fill="auto"/>
          </w:tcPr>
          <w:p w:rsidRPr="00C3555C" w:rsidR="00C3555C" w:rsidP="0016545E" w:rsidRDefault="00C3555C">
            <w:pPr>
              <w:rPr>
                <w:b/>
                <w:bCs/>
              </w:rPr>
            </w:pPr>
            <w:r w:rsidRPr="00C3555C">
              <w:rPr>
                <w:b/>
                <w:bCs/>
              </w:rPr>
              <w:t>Scientific Name</w:t>
            </w:r>
          </w:p>
        </w:tc>
        <w:tc>
          <w:tcPr>
            <w:tcW w:w="2184" w:type="dxa"/>
            <w:tcBorders>
              <w:top w:val="single" w:color="auto" w:sz="2" w:space="0"/>
              <w:bottom w:val="single" w:color="000000" w:sz="12" w:space="0"/>
            </w:tcBorders>
            <w:shd w:val="clear" w:color="auto" w:fill="auto"/>
          </w:tcPr>
          <w:p w:rsidRPr="00C3555C" w:rsidR="00C3555C" w:rsidP="0016545E" w:rsidRDefault="00C3555C">
            <w:pPr>
              <w:rPr>
                <w:b/>
                <w:bCs/>
              </w:rPr>
            </w:pPr>
            <w:r w:rsidRPr="00C3555C">
              <w:rPr>
                <w:b/>
                <w:bCs/>
              </w:rPr>
              <w:t>Common Name</w:t>
            </w:r>
          </w:p>
        </w:tc>
        <w:tc>
          <w:tcPr>
            <w:tcW w:w="1956" w:type="dxa"/>
            <w:tcBorders>
              <w:top w:val="single" w:color="auto" w:sz="2" w:space="0"/>
              <w:bottom w:val="single" w:color="000000" w:sz="12" w:space="0"/>
            </w:tcBorders>
            <w:shd w:val="clear" w:color="auto" w:fill="auto"/>
          </w:tcPr>
          <w:p w:rsidRPr="00C3555C" w:rsidR="00C3555C" w:rsidP="0016545E" w:rsidRDefault="00C3555C">
            <w:pPr>
              <w:rPr>
                <w:b/>
                <w:bCs/>
              </w:rPr>
            </w:pPr>
            <w:r w:rsidRPr="00C3555C">
              <w:rPr>
                <w:b/>
                <w:bCs/>
              </w:rPr>
              <w:t>Canopy Position</w:t>
            </w:r>
          </w:p>
        </w:tc>
      </w:tr>
      <w:tr w:rsidRPr="00C3555C" w:rsidR="00C3555C" w:rsidTr="00C3555C">
        <w:tc>
          <w:tcPr>
            <w:tcW w:w="1188" w:type="dxa"/>
            <w:tcBorders>
              <w:top w:val="single" w:color="000000" w:sz="12" w:space="0"/>
            </w:tcBorders>
            <w:shd w:val="clear" w:color="auto" w:fill="auto"/>
          </w:tcPr>
          <w:p w:rsidRPr="00C3555C" w:rsidR="00C3555C" w:rsidP="0016545E" w:rsidRDefault="00C3555C">
            <w:pPr>
              <w:rPr>
                <w:bCs/>
              </w:rPr>
            </w:pPr>
            <w:r w:rsidRPr="00C3555C">
              <w:rPr>
                <w:bCs/>
              </w:rPr>
              <w:t>QUAL</w:t>
            </w:r>
          </w:p>
        </w:tc>
        <w:tc>
          <w:tcPr>
            <w:tcW w:w="2400" w:type="dxa"/>
            <w:tcBorders>
              <w:top w:val="single" w:color="000000" w:sz="12" w:space="0"/>
            </w:tcBorders>
            <w:shd w:val="clear" w:color="auto" w:fill="auto"/>
          </w:tcPr>
          <w:p w:rsidRPr="00C3555C" w:rsidR="00C3555C" w:rsidP="0016545E" w:rsidRDefault="00C3555C">
            <w:r w:rsidRPr="00C3555C">
              <w:t>Quercus alba</w:t>
            </w:r>
          </w:p>
        </w:tc>
        <w:tc>
          <w:tcPr>
            <w:tcW w:w="2184" w:type="dxa"/>
            <w:tcBorders>
              <w:top w:val="single" w:color="000000" w:sz="12" w:space="0"/>
            </w:tcBorders>
            <w:shd w:val="clear" w:color="auto" w:fill="auto"/>
          </w:tcPr>
          <w:p w:rsidRPr="00C3555C" w:rsidR="00C3555C" w:rsidP="0016545E" w:rsidRDefault="00C3555C">
            <w:r w:rsidRPr="00C3555C">
              <w:t>White oak</w:t>
            </w:r>
          </w:p>
        </w:tc>
        <w:tc>
          <w:tcPr>
            <w:tcW w:w="1956" w:type="dxa"/>
            <w:tcBorders>
              <w:top w:val="single" w:color="000000" w:sz="12" w:space="0"/>
            </w:tcBorders>
            <w:shd w:val="clear" w:color="auto" w:fill="auto"/>
          </w:tcPr>
          <w:p w:rsidRPr="00C3555C" w:rsidR="00C3555C" w:rsidP="0016545E" w:rsidRDefault="00C3555C">
            <w:r w:rsidRPr="00C3555C">
              <w:t>Upper</w:t>
            </w:r>
          </w:p>
        </w:tc>
      </w:tr>
      <w:tr w:rsidRPr="00C3555C" w:rsidR="00C3555C" w:rsidTr="00C3555C">
        <w:tc>
          <w:tcPr>
            <w:tcW w:w="1188" w:type="dxa"/>
            <w:shd w:val="clear" w:color="auto" w:fill="auto"/>
          </w:tcPr>
          <w:p w:rsidRPr="00C3555C" w:rsidR="00C3555C" w:rsidP="0016545E" w:rsidRDefault="00C3555C">
            <w:pPr>
              <w:rPr>
                <w:bCs/>
              </w:rPr>
            </w:pPr>
            <w:r w:rsidRPr="00C3555C">
              <w:rPr>
                <w:bCs/>
              </w:rPr>
              <w:t>QUVE</w:t>
            </w:r>
          </w:p>
        </w:tc>
        <w:tc>
          <w:tcPr>
            <w:tcW w:w="2400" w:type="dxa"/>
            <w:shd w:val="clear" w:color="auto" w:fill="auto"/>
          </w:tcPr>
          <w:p w:rsidRPr="00C3555C" w:rsidR="00C3555C" w:rsidP="0016545E" w:rsidRDefault="00C3555C">
            <w:r w:rsidRPr="00C3555C">
              <w:t xml:space="preserve">Quercus </w:t>
            </w:r>
            <w:proofErr w:type="spellStart"/>
            <w:r w:rsidRPr="00C3555C">
              <w:t>velutina</w:t>
            </w:r>
            <w:proofErr w:type="spellEnd"/>
          </w:p>
        </w:tc>
        <w:tc>
          <w:tcPr>
            <w:tcW w:w="2184" w:type="dxa"/>
            <w:shd w:val="clear" w:color="auto" w:fill="auto"/>
          </w:tcPr>
          <w:p w:rsidRPr="00C3555C" w:rsidR="00C3555C" w:rsidP="0016545E" w:rsidRDefault="00C3555C">
            <w:r w:rsidRPr="00C3555C">
              <w:t>Black oak</w:t>
            </w:r>
          </w:p>
        </w:tc>
        <w:tc>
          <w:tcPr>
            <w:tcW w:w="1956" w:type="dxa"/>
            <w:shd w:val="clear" w:color="auto" w:fill="auto"/>
          </w:tcPr>
          <w:p w:rsidRPr="00C3555C" w:rsidR="00C3555C" w:rsidP="0016545E" w:rsidRDefault="00C3555C">
            <w:r w:rsidRPr="00C3555C">
              <w:t>Upper</w:t>
            </w:r>
          </w:p>
        </w:tc>
      </w:tr>
      <w:tr w:rsidRPr="00C3555C" w:rsidR="00C3555C" w:rsidTr="00C3555C">
        <w:tc>
          <w:tcPr>
            <w:tcW w:w="1188" w:type="dxa"/>
            <w:shd w:val="clear" w:color="auto" w:fill="auto"/>
          </w:tcPr>
          <w:p w:rsidRPr="00C3555C" w:rsidR="00C3555C" w:rsidP="0016545E" w:rsidRDefault="00C3555C">
            <w:pPr>
              <w:rPr>
                <w:bCs/>
              </w:rPr>
            </w:pPr>
            <w:r w:rsidRPr="00C3555C">
              <w:rPr>
                <w:bCs/>
              </w:rPr>
              <w:t>QUEL</w:t>
            </w:r>
          </w:p>
        </w:tc>
        <w:tc>
          <w:tcPr>
            <w:tcW w:w="2400" w:type="dxa"/>
            <w:shd w:val="clear" w:color="auto" w:fill="auto"/>
          </w:tcPr>
          <w:p w:rsidRPr="00C3555C" w:rsidR="00C3555C" w:rsidP="0016545E" w:rsidRDefault="00C3555C">
            <w:r w:rsidRPr="00C3555C">
              <w:t xml:space="preserve">Quercus </w:t>
            </w:r>
            <w:proofErr w:type="spellStart"/>
            <w:r w:rsidRPr="00C3555C">
              <w:t>ellipsoidalis</w:t>
            </w:r>
            <w:proofErr w:type="spellEnd"/>
          </w:p>
        </w:tc>
        <w:tc>
          <w:tcPr>
            <w:tcW w:w="2184" w:type="dxa"/>
            <w:shd w:val="clear" w:color="auto" w:fill="auto"/>
          </w:tcPr>
          <w:p w:rsidRPr="00C3555C" w:rsidR="00C3555C" w:rsidP="0016545E" w:rsidRDefault="00C3555C">
            <w:r w:rsidRPr="00C3555C">
              <w:t>Northern pin oak</w:t>
            </w:r>
          </w:p>
        </w:tc>
        <w:tc>
          <w:tcPr>
            <w:tcW w:w="1956" w:type="dxa"/>
            <w:shd w:val="clear" w:color="auto" w:fill="auto"/>
          </w:tcPr>
          <w:p w:rsidRPr="00C3555C" w:rsidR="00C3555C" w:rsidP="0016545E" w:rsidRDefault="00C3555C">
            <w:r w:rsidRPr="00C3555C">
              <w:t>Upper</w:t>
            </w:r>
          </w:p>
        </w:tc>
      </w:tr>
      <w:tr w:rsidRPr="00C3555C" w:rsidR="00C3555C" w:rsidTr="00C3555C">
        <w:tc>
          <w:tcPr>
            <w:tcW w:w="1188" w:type="dxa"/>
            <w:shd w:val="clear" w:color="auto" w:fill="auto"/>
          </w:tcPr>
          <w:p w:rsidRPr="00C3555C" w:rsidR="00C3555C" w:rsidP="0016545E" w:rsidRDefault="00C3555C">
            <w:pPr>
              <w:rPr>
                <w:bCs/>
              </w:rPr>
            </w:pPr>
            <w:r w:rsidRPr="00C3555C">
              <w:rPr>
                <w:bCs/>
              </w:rPr>
              <w:t>COAM3</w:t>
            </w:r>
          </w:p>
        </w:tc>
        <w:tc>
          <w:tcPr>
            <w:tcW w:w="2400" w:type="dxa"/>
            <w:shd w:val="clear" w:color="auto" w:fill="auto"/>
          </w:tcPr>
          <w:p w:rsidRPr="00C3555C" w:rsidR="00C3555C" w:rsidP="0016545E" w:rsidRDefault="00C3555C">
            <w:r w:rsidRPr="00C3555C">
              <w:t xml:space="preserve">Corylus </w:t>
            </w:r>
            <w:proofErr w:type="spellStart"/>
            <w:r w:rsidRPr="00C3555C">
              <w:t>americana</w:t>
            </w:r>
            <w:proofErr w:type="spellEnd"/>
          </w:p>
        </w:tc>
        <w:tc>
          <w:tcPr>
            <w:tcW w:w="2184" w:type="dxa"/>
            <w:shd w:val="clear" w:color="auto" w:fill="auto"/>
          </w:tcPr>
          <w:p w:rsidRPr="00C3555C" w:rsidR="00C3555C" w:rsidP="0016545E" w:rsidRDefault="00C3555C">
            <w:r w:rsidRPr="00C3555C">
              <w:t>American hazelnut</w:t>
            </w:r>
          </w:p>
        </w:tc>
        <w:tc>
          <w:tcPr>
            <w:tcW w:w="1956" w:type="dxa"/>
            <w:shd w:val="clear" w:color="auto" w:fill="auto"/>
          </w:tcPr>
          <w:p w:rsidRPr="00C3555C" w:rsidR="00C3555C" w:rsidP="0016545E" w:rsidRDefault="00C3555C">
            <w:r w:rsidRPr="00C3555C">
              <w:t>Middle</w:t>
            </w:r>
          </w:p>
        </w:tc>
      </w:tr>
    </w:tbl>
    <w:p w:rsidR="00C3555C" w:rsidP="00C3555C" w:rsidRDefault="00C3555C"/>
    <w:p w:rsidR="00C3555C" w:rsidP="00C3555C" w:rsidRDefault="00C3555C">
      <w:pPr>
        <w:pStyle w:val="SClassInfoPara"/>
      </w:pPr>
      <w:r>
        <w:t>Description</w:t>
      </w:r>
    </w:p>
    <w:p w:rsidR="00C3555C" w:rsidP="00C3555C" w:rsidRDefault="00C3555C">
      <w:r>
        <w:t>Th</w:t>
      </w:r>
      <w:r w:rsidR="005221B4">
        <w:t xml:space="preserve">is is a closed-canopy </w:t>
      </w:r>
      <w:r>
        <w:t>oak-dominated forest. These oak groves occupy areas of the landscape that frequently escape fire due to topographic position.</w:t>
      </w:r>
    </w:p>
    <w:p w:rsidR="00C3555C" w:rsidP="00C3555C" w:rsidRDefault="00C3555C"/>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Late1:OPN</w:t>
            </w:r>
          </w:p>
        </w:tc>
        <w:tc>
          <w:p>
            <w:pPr>
              <w:jc w:val="center"/>
            </w:pPr>
            <w:r>
              <w:rPr>
                <w:sz w:val="20"/>
              </w:rPr>
              <w:t>50</w:t>
            </w:r>
          </w:p>
        </w:tc>
      </w:tr>
      <w:tr>
        <w:tc>
          <w:p>
            <w:pPr>
              <w:jc w:val="center"/>
            </w:pPr>
            <w:r>
              <w:rPr>
                <w:sz w:val="20"/>
              </w:rPr>
              <w:t>Late1:OPN</w:t>
            </w:r>
          </w:p>
        </w:tc>
        <w:tc>
          <w:p>
            <w:pPr>
              <w:jc w:val="center"/>
            </w:pPr>
            <w:r>
              <w:rPr>
                <w:sz w:val="20"/>
              </w:rPr>
              <w:t>51</w:t>
            </w:r>
          </w:p>
        </w:tc>
        <w:tc>
          <w:p>
            <w:pPr>
              <w:jc w:val="center"/>
            </w:pPr>
            <w:r>
              <w:rPr>
                <w:sz w:val="20"/>
              </w:rPr>
              <w:t>Late1:OPN</w:t>
            </w:r>
          </w:p>
        </w:tc>
        <w:tc>
          <w:p>
            <w:pPr>
              <w:jc w:val="center"/>
            </w:pPr>
            <w:r>
              <w:rPr>
                <w:sz w:val="20"/>
              </w:rPr>
              <w:t>999</w:t>
            </w:r>
          </w:p>
        </w:tc>
      </w:tr>
      <w:tr>
        <w:tc>
          <w:p>
            <w:pPr>
              <w:jc w:val="center"/>
            </w:pPr>
            <w:r>
              <w:rPr>
                <w:sz w:val="20"/>
              </w:rPr>
              <w:t>Late2:OPN</w:t>
            </w:r>
          </w:p>
        </w:tc>
        <w:tc>
          <w:p>
            <w:pPr>
              <w:jc w:val="center"/>
            </w:pPr>
            <w:r>
              <w:rPr>
                <w:sz w:val="20"/>
              </w:rPr>
              <w:t>51</w:t>
            </w:r>
          </w:p>
        </w:tc>
        <w:tc>
          <w:p>
            <w:pPr>
              <w:jc w:val="center"/>
            </w:pPr>
            <w:r>
              <w:rPr>
                <w:sz w:val="20"/>
              </w:rPr>
              <w:t>Late2:OPN</w:t>
            </w:r>
          </w:p>
        </w:tc>
        <w:tc>
          <w:p>
            <w:pPr>
              <w:jc w:val="center"/>
            </w:pPr>
            <w:r>
              <w:rPr>
                <w:sz w:val="20"/>
              </w:rPr>
              <w:t>999</w:t>
            </w:r>
          </w:p>
        </w:tc>
      </w:tr>
      <w:tr>
        <w:tc>
          <w:p>
            <w:pPr>
              <w:jc w:val="center"/>
            </w:pPr>
            <w:r>
              <w:rPr>
                <w:sz w:val="20"/>
              </w:rPr>
              <w:t>Late3:CLS</w:t>
            </w:r>
          </w:p>
        </w:tc>
        <w:tc>
          <w:p>
            <w:pPr>
              <w:jc w:val="center"/>
            </w:pPr>
            <w:r>
              <w:rPr>
                <w:sz w:val="20"/>
              </w:rPr>
              <w:t>51</w:t>
            </w:r>
          </w:p>
        </w:tc>
        <w:tc>
          <w:p>
            <w:pPr>
              <w:jc w:val="center"/>
            </w:pPr>
            <w:r>
              <w:rPr>
                <w:sz w:val="20"/>
              </w:rPr>
              <w:t>Late3:CLS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Late3:CLS</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Early1:ALL</w:t>
            </w:r>
          </w:p>
        </w:tc>
        <w:tc>
          <w:p>
            <w:pPr>
              <w:jc w:val="center"/>
            </w:pPr>
            <w:r>
              <w:rPr>
                <w:sz w:val="20"/>
              </w:rPr>
              <w:t>Late2:OPN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Early1:ALL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0.033</w:t>
            </w:r>
          </w:p>
        </w:tc>
        <w:tc>
          <w:p>
            <w:pPr>
              <w:jc w:val="center"/>
            </w:pPr>
            <w:r>
              <w:rPr>
                <w:sz w:val="20"/>
              </w:rPr>
              <w:t>30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Late2:OPN</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25</w:t>
            </w:r>
          </w:p>
        </w:tc>
      </w:tr>
      <w:tr>
        <w:tc>
          <w:p>
            <w:pPr>
              <w:jc w:val="center"/>
            </w:pPr>
            <w:r>
              <w:rPr>
                <w:sz w:val="20"/>
              </w:rPr>
              <w:t>Native Grazing</w:t>
            </w:r>
          </w:p>
        </w:tc>
        <w:tc>
          <w:p>
            <w:pPr>
              <w:jc w:val="center"/>
            </w:pPr>
            <w:r>
              <w:rPr>
                <w:sz w:val="20"/>
              </w:rPr>
              <w:t>Late1:OPN</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Late1:OPN</w:t>
            </w:r>
          </w:p>
        </w:tc>
        <w:tc>
          <w:p>
            <w:pPr>
              <w:jc w:val="center"/>
            </w:pPr>
            <w:r>
              <w:rPr>
                <w:sz w:val="20"/>
              </w:rPr>
              <w:t>Late1:OPN</w:t>
            </w:r>
          </w:p>
        </w:tc>
        <w:tc>
          <w:p>
            <w:pPr>
              <w:jc w:val="center"/>
            </w:pPr>
            <w:r>
              <w:rPr>
                <w:sz w:val="20"/>
              </w:rPr>
              <w:t>0.033</w:t>
            </w:r>
          </w:p>
        </w:tc>
        <w:tc>
          <w:p>
            <w:pPr>
              <w:jc w:val="center"/>
            </w:pPr>
            <w:r>
              <w:rPr>
                <w:sz w:val="20"/>
              </w:rPr>
              <w:t>30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Late2:OPN</w:t>
            </w:r>
          </w:p>
        </w:tc>
        <w:tc>
          <w:p>
            <w:pPr>
              <w:jc w:val="center"/>
            </w:pPr>
            <w:r>
              <w:rPr>
                <w:sz w:val="20"/>
              </w:rPr>
              <w:t>Late3:CLS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30</w:t>
            </w:r>
          </w:p>
        </w:tc>
      </w:tr>
      <w:tr>
        <w:tc>
          <w:p>
            <w:pPr>
              <w:jc w:val="center"/>
            </w:pPr>
            <w:r>
              <w:rPr>
                <w:sz w:val="20"/>
              </w:rPr>
              <w:t>Native Grazing</w:t>
            </w:r>
          </w:p>
        </w:tc>
        <w:tc>
          <w:p>
            <w:pPr>
              <w:jc w:val="center"/>
            </w:pPr>
            <w:r>
              <w:rPr>
                <w:sz w:val="20"/>
              </w:rPr>
              <w:t>Late2:OPN</w:t>
            </w:r>
          </w:p>
        </w:tc>
        <w:tc>
          <w:p>
            <w:pPr>
              <w:jc w:val="center"/>
            </w:pPr>
            <w:r>
              <w:rPr>
                <w:sz w:val="20"/>
              </w:rPr>
              <w:t>Late2:OPN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Late2:OPN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Late2:OPN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Late2:OPN</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Late2:OPN</w:t>
            </w:r>
          </w:p>
        </w:tc>
        <w:tc>
          <w:p>
            <w:pPr>
              <w:jc w:val="center"/>
            </w:pPr>
            <w:r>
              <w:rPr>
                <w:sz w:val="20"/>
              </w:rPr>
              <w:t>Late1:OPN</w:t>
            </w:r>
          </w:p>
        </w:tc>
        <w:tc>
          <w:p>
            <w:pPr>
              <w:jc w:val="center"/>
            </w:pPr>
            <w:r>
              <w:rPr>
                <w:sz w:val="20"/>
              </w:rPr>
              <w:t>0.017</w:t>
            </w:r>
          </w:p>
        </w:tc>
        <w:tc>
          <w:p>
            <w:pPr>
              <w:jc w:val="center"/>
            </w:pPr>
            <w:r>
              <w:rPr>
                <w:sz w:val="20"/>
              </w:rPr>
              <w:t>59</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Late2:OPN</w:t>
            </w:r>
          </w:p>
        </w:tc>
        <w:tc>
          <w:p>
            <w:pPr>
              <w:jc w:val="center"/>
            </w:pPr>
            <w:r>
              <w:rPr>
                <w:sz w:val="20"/>
              </w:rPr>
              <w:t>Late2:OPN</w:t>
            </w:r>
          </w:p>
        </w:tc>
        <w:tc>
          <w:p>
            <w:pPr>
              <w:jc w:val="center"/>
            </w:pPr>
            <w:r>
              <w:rPr>
                <w:sz w:val="20"/>
              </w:rPr>
              <w:t>0.033</w:t>
            </w:r>
          </w:p>
        </w:tc>
        <w:tc>
          <w:p>
            <w:pPr>
              <w:jc w:val="center"/>
            </w:pPr>
            <w:r>
              <w:rPr>
                <w:sz w:val="20"/>
              </w:rPr>
              <w:t>30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Late2:OPN</w:t>
            </w:r>
          </w:p>
        </w:tc>
        <w:tc>
          <w:p>
            <w:pPr>
              <w:jc w:val="center"/>
            </w:pPr>
            <w:r>
              <w:rPr>
                <w:sz w:val="20"/>
              </w:rPr>
              <w:t>Late2:OPN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Late3:CLS</w:t>
            </w:r>
          </w:p>
        </w:tc>
        <w:tc>
          <w:p>
            <w:pPr>
              <w:jc w:val="center"/>
            </w:pPr>
            <w:r>
              <w:rPr>
                <w:sz w:val="20"/>
              </w:rPr>
              <w:t>Late3:CLS</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Late3:CLS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Late3:CLS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Late3:CLS</w:t>
            </w:r>
          </w:p>
        </w:tc>
        <w:tc>
          <w:p>
            <w:pPr>
              <w:jc w:val="center"/>
            </w:pPr>
            <w:r>
              <w:rPr>
                <w:sz w:val="20"/>
              </w:rPr>
              <w:t>Late2:OPN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Late3:CLS</w:t>
            </w:r>
          </w:p>
        </w:tc>
        <w:tc>
          <w:p>
            <w:pPr>
              <w:jc w:val="center"/>
            </w:pPr>
            <w:r>
              <w:rPr>
                <w:sz w:val="20"/>
              </w:rPr>
              <w:t>Late1:OPN</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Late3:CLS</w:t>
            </w:r>
          </w:p>
        </w:tc>
        <w:tc>
          <w:p>
            <w:pPr>
              <w:jc w:val="center"/>
            </w:pPr>
            <w:r>
              <w:rPr>
                <w:sz w:val="20"/>
              </w:rPr>
              <w:t>Late3:CLS</w:t>
            </w:r>
          </w:p>
        </w:tc>
        <w:tc>
          <w:p>
            <w:pPr>
              <w:jc w:val="center"/>
            </w:pPr>
            <w:r>
              <w:rPr>
                <w:sz w:val="20"/>
              </w:rPr>
              <w:t>0.033</w:t>
            </w:r>
          </w:p>
        </w:tc>
        <w:tc>
          <w:p>
            <w:pPr>
              <w:jc w:val="center"/>
            </w:pPr>
            <w:r>
              <w:rPr>
                <w:sz w:val="20"/>
              </w:rPr>
              <w:t>30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Late3:CLS</w:t>
            </w:r>
          </w:p>
        </w:tc>
        <w:tc>
          <w:p>
            <w:pPr>
              <w:jc w:val="center"/>
            </w:pPr>
            <w:r>
              <w:rPr>
                <w:sz w:val="20"/>
              </w:rPr>
              <w:t>Late3:CLS</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bl>
    <w:p>
      <w:r>
        <w:t/>
      </w:r>
    </w:p>
    <w:p>
      <w:pPr>
        <w:pStyle w:val="InfoPara"/>
      </w:pPr>
      <w:r>
        <w:t>Optional Disturbances</w:t>
      </w:r>
    </w:p>
    <w:p>
      <w:r>
        <w:t>Optional 1: drought</w:t>
      </w:r>
    </w:p>
    <w:p>
      <w:r>
        <w:t/>
      </w:r>
    </w:p>
    <w:p>
      <w:pPr xmlns:w="http://schemas.openxmlformats.org/wordprocessingml/2006/main">
        <w:pStyle w:val="ReportSection"/>
      </w:pPr>
      <w:r xmlns:w="http://schemas.openxmlformats.org/wordprocessingml/2006/main">
        <w:t>References</w:t>
      </w:r>
    </w:p>
    <w:p>
      <w:r>
        <w:t/>
      </w:r>
    </w:p>
    <w:p w:rsidR="00C3555C" w:rsidP="00C3555C" w:rsidRDefault="00C3555C">
      <w:r>
        <w:t xml:space="preserve">Abrams, M.D. 1992. Fire and the development of oak forests. </w:t>
      </w:r>
      <w:proofErr w:type="spellStart"/>
      <w:r>
        <w:t>BioScience</w:t>
      </w:r>
      <w:proofErr w:type="spellEnd"/>
      <w:r>
        <w:t>. 42(5): 346-353.</w:t>
      </w:r>
    </w:p>
    <w:p w:rsidR="00C3555C" w:rsidP="00C3555C" w:rsidRDefault="00C3555C"/>
    <w:p w:rsidR="00C3555C" w:rsidP="00C3555C" w:rsidRDefault="00C3555C">
      <w:r>
        <w:t xml:space="preserve">Abrams, M.D. and G.J. Nowacki. 1992. Historical variation in fire, oak recruitment, and post-logging accelerated </w:t>
      </w:r>
      <w:r w:rsidR="00BD3B52">
        <w:t>succession</w:t>
      </w:r>
      <w:r>
        <w:t xml:space="preserve"> in central Pennsylvania. Bulletin of the Torrey Botanical Club. 119: 19-28.</w:t>
      </w:r>
    </w:p>
    <w:p w:rsidR="00C3555C" w:rsidP="00C3555C" w:rsidRDefault="00C3555C"/>
    <w:p w:rsidR="00C3555C" w:rsidP="00C3555C" w:rsidRDefault="00C3555C">
      <w:r>
        <w:t>Albert, D.A. 1995. Regional landscape ecosystems of Michigan, Minnesota, and Wisconsin: A working map and classification. Gen. Tech. Rep. NC-178. St. Paul, MN: USDA Forest Service, North Central Forest Experiment Station. Northern Prairie Wildlife Research Center Home Page. http://www.npwrc.usgs.gov/resource/1998/rlandscp/rlandscp.htm. (Version 03JUN98.) 250 pp.</w:t>
      </w:r>
    </w:p>
    <w:p w:rsidR="00C3555C" w:rsidP="00C3555C" w:rsidRDefault="00C3555C"/>
    <w:p w:rsidR="00C3555C" w:rsidP="00C3555C" w:rsidRDefault="00C3555C">
      <w:r>
        <w:t>Albertson, F.W. and J.E. Weaver, 1945. Injury and death or recovery of trees in prairie climate. Ecological Monographs. 15(4): 393-433.</w:t>
      </w:r>
    </w:p>
    <w:p w:rsidR="00C3555C" w:rsidP="00C3555C" w:rsidRDefault="00C3555C"/>
    <w:p w:rsidR="00C3555C" w:rsidP="00C3555C" w:rsidRDefault="00C3555C">
      <w:r>
        <w:t>Anderson, R.C. 1991. Illinois prairies: A historical perspective. Symposium Proceedings: Our Living Heritage: 384-391.</w:t>
      </w:r>
    </w:p>
    <w:p w:rsidR="00C3555C" w:rsidP="00C3555C" w:rsidRDefault="00C3555C"/>
    <w:p w:rsidR="00C3555C" w:rsidP="00C3555C" w:rsidRDefault="00C3555C">
      <w:r>
        <w:t>Anderson, R.C. and L.E. Brown 1986. Stability and instability in plant communities following fire. American Journal of Botany. 73(3): 364-368.</w:t>
      </w:r>
    </w:p>
    <w:p w:rsidR="00C3555C" w:rsidP="00C3555C" w:rsidRDefault="00C3555C"/>
    <w:p w:rsidR="00C3555C" w:rsidP="00C3555C" w:rsidRDefault="00C3555C">
      <w:r>
        <w:lastRenderedPageBreak/>
        <w:t xml:space="preserve">Anderson, R.C. and M.L. Bowles. 1999. Deep-soil savannas and barrens of the Midwestern United States. In: Anderson, R.C., J.S. </w:t>
      </w:r>
      <w:proofErr w:type="spellStart"/>
      <w:r>
        <w:t>Fralish</w:t>
      </w:r>
      <w:proofErr w:type="spellEnd"/>
      <w:r>
        <w:t xml:space="preserve"> and J.M. Baskin, eds. Savannas, Barrens, and Rock Outcrop Plant Communities of North America. Cambridge, UK: 155-170.</w:t>
      </w:r>
    </w:p>
    <w:p w:rsidR="00C3555C" w:rsidP="00C3555C" w:rsidRDefault="00C3555C"/>
    <w:p w:rsidR="00C3555C" w:rsidP="00C3555C" w:rsidRDefault="00C3555C">
      <w:r>
        <w:t>Bader, B.J. 2001. Developing a species list for oak savanna/oak woodland restoration at the University of Wisconsin-Madison Arboretum. Ecological Restoration. 19(4): 242-250.</w:t>
      </w:r>
    </w:p>
    <w:p w:rsidR="00C3555C" w:rsidP="00C3555C" w:rsidRDefault="00C3555C"/>
    <w:p w:rsidR="00C3555C" w:rsidP="00C3555C" w:rsidRDefault="00C3555C">
      <w:r>
        <w:t>Beal, W.J. 1904. Some of the changes now taking place in a forest of oak openings. Papers of the Michigan Academy of Science. 4: 107-108.</w:t>
      </w:r>
    </w:p>
    <w:p w:rsidR="00C3555C" w:rsidP="00C3555C" w:rsidRDefault="00C3555C"/>
    <w:p w:rsidR="00C3555C" w:rsidP="00C3555C" w:rsidRDefault="00C3555C">
      <w:r>
        <w:t>Bowles, M.L. and J.L. McBride. 1998. Vegetation composition, structure, and chronological change in a decadent midwestern North American savanna remnant. Natural Areas Journal. 18(1): 14-27.</w:t>
      </w:r>
    </w:p>
    <w:p w:rsidR="00C3555C" w:rsidP="00C3555C" w:rsidRDefault="00C3555C"/>
    <w:p w:rsidR="00C3555C" w:rsidP="00C3555C" w:rsidRDefault="00C3555C">
      <w:r>
        <w:t>Bray, J.R. 1960. The composition of savanna vegetation in Wisconsin. Ecology. 41(4): 721-732.</w:t>
      </w:r>
    </w:p>
    <w:p w:rsidR="00C3555C" w:rsidP="00C3555C" w:rsidRDefault="00C3555C"/>
    <w:p w:rsidR="00C3555C" w:rsidP="00C3555C" w:rsidRDefault="00C3555C">
      <w:r>
        <w:t xml:space="preserve">Brewer, R. and S. </w:t>
      </w:r>
      <w:proofErr w:type="spellStart"/>
      <w:r>
        <w:t>Kitler</w:t>
      </w:r>
      <w:proofErr w:type="spellEnd"/>
      <w:r>
        <w:t>. 1989. Tree distribution in southwestern Michigan bur oak openings. Michigan Botanist. 28: 73-79.</w:t>
      </w:r>
    </w:p>
    <w:p w:rsidR="00C3555C" w:rsidP="00C3555C" w:rsidRDefault="00C3555C"/>
    <w:p w:rsidR="00C3555C" w:rsidP="00C3555C" w:rsidRDefault="00C3555C">
      <w:r>
        <w:t>Chapman, K.A. 1984. An ecological investigation of native grassland in Southern Lower Michigan. MA thesis, Western Michigan University. 235 pp.</w:t>
      </w:r>
    </w:p>
    <w:p w:rsidR="00C3555C" w:rsidP="00C3555C" w:rsidRDefault="00C3555C"/>
    <w:p w:rsidR="00C3555C" w:rsidP="00C3555C" w:rsidRDefault="00C3555C">
      <w:r>
        <w:t>Chapman, K.A., M.A. White, M.R. Huffman and D. Faber-Langendoen. 1995. Ecology and stewardship guidelines for oak barrens landscapes in the upper Midwest. In: Stearns, F. and K. Holland, eds. Proceedings of the Midwest Oak Savanna Conference, 1993. U.S. Environmental Protection Agency, Internet Publications: 1-29. 21 September 2000 http://www.epa.gov/glnpo/oak/oak93/chapman.html.</w:t>
      </w:r>
    </w:p>
    <w:p w:rsidR="00C3555C" w:rsidP="00C3555C" w:rsidRDefault="00C3555C"/>
    <w:p w:rsidR="00033C47" w:rsidP="00033C47" w:rsidRDefault="00033C47">
      <w:r>
        <w:rPr>
          <w:rStyle w:val="normaltextrun1"/>
          <w:lang w:val="en"/>
        </w:rPr>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033C47" w:rsidP="00C3555C" w:rsidRDefault="00033C47"/>
    <w:p w:rsidR="00C3555C" w:rsidP="00C3555C" w:rsidRDefault="00C3555C">
      <w:r>
        <w:t>Cohen, J.G. 2001. Natural community abstract for oak openings. Michigan Natural Features Inventory, Lansing, MI.</w:t>
      </w:r>
    </w:p>
    <w:p w:rsidR="00C3555C" w:rsidP="00C3555C" w:rsidRDefault="00C3555C"/>
    <w:p w:rsidR="00C3555C" w:rsidP="00C3555C" w:rsidRDefault="00C3555C">
      <w:r>
        <w:t>Cohen, J.G. 2004a. Natural community abstract for oak openings. Michigan Natural Features Inventory, Lansing, MI. 9 pp.</w:t>
      </w:r>
    </w:p>
    <w:p w:rsidR="00C3555C" w:rsidP="00C3555C" w:rsidRDefault="00C3555C"/>
    <w:p w:rsidR="00C3555C" w:rsidP="00C3555C" w:rsidRDefault="00C3555C">
      <w:r>
        <w:t>Cohen, J.G. 2004b. Natural community abstract for bur oak plains. Michigan Natural Features Inventory, Lansing, MI. 13 pp.</w:t>
      </w:r>
    </w:p>
    <w:p w:rsidR="00C3555C" w:rsidP="00C3555C" w:rsidRDefault="00C3555C"/>
    <w:p w:rsidR="00C3555C" w:rsidP="00C3555C" w:rsidRDefault="00C3555C">
      <w:r>
        <w:t>Cottam, G. 1949. The phytosociology of an oak woods in southwestern Wisconsin. Ecology. 30(3): 271-287.</w:t>
      </w:r>
    </w:p>
    <w:p w:rsidR="00C3555C" w:rsidP="00C3555C" w:rsidRDefault="00C3555C"/>
    <w:p w:rsidR="00C3555C" w:rsidP="00C3555C" w:rsidRDefault="00C3555C">
      <w:r>
        <w:lastRenderedPageBreak/>
        <w:t>Curtis, J.T. 1959. Vegetation of Wisconsin: An Ordination of Plant Communities. University of Wisconsin Press, Madison, WI. 657 pp.</w:t>
      </w:r>
    </w:p>
    <w:p w:rsidR="00C3555C" w:rsidP="00C3555C" w:rsidRDefault="00C3555C"/>
    <w:p w:rsidR="00C3555C" w:rsidP="00C3555C" w:rsidRDefault="00C3555C">
      <w:r>
        <w:t>Day, G.M. 1953. The Indian as an ecological factor in the northeastern forest. Ecology. 34(2): 329-346.</w:t>
      </w:r>
    </w:p>
    <w:p w:rsidR="00C3555C" w:rsidP="00C3555C" w:rsidRDefault="00C3555C"/>
    <w:p w:rsidR="00C3555C" w:rsidP="00C3555C" w:rsidRDefault="00C3555C">
      <w:r>
        <w:t>Dorney, C.H. and J.R. Dorney. 1989. An unusual oak savanna in northeastern Wisconsin: The effects of Indian-caused fire. American Midland Naturalist. 122(1): 103-113.</w:t>
      </w:r>
    </w:p>
    <w:p w:rsidR="00C3555C" w:rsidP="00C3555C" w:rsidRDefault="00C3555C"/>
    <w:p w:rsidR="00C3555C" w:rsidP="00C3555C" w:rsidRDefault="00C3555C">
      <w:r>
        <w:t>Faber-Langendoen, D. 1993. A proposed classification for savannas in the Midwest. Background paper for the Midwest Oak Savanna Conference, 1993. 18 pp.</w:t>
      </w:r>
    </w:p>
    <w:p w:rsidR="00C3555C" w:rsidP="00C3555C" w:rsidRDefault="00C3555C"/>
    <w:p w:rsidR="00C3555C" w:rsidP="00C3555C" w:rsidRDefault="00C3555C">
      <w:r>
        <w:t>Faber-Langendoen, D. and M.A. Davis. 1995. Effects of fire frequency on tree canopy cover at Allison Savanna, east-central Minnesota, USA. Natural Areas Journal. 15(4): 319-328.</w:t>
      </w:r>
    </w:p>
    <w:p w:rsidR="00C3555C" w:rsidP="00C3555C" w:rsidRDefault="00C3555C"/>
    <w:p w:rsidR="00C3555C" w:rsidP="00C3555C" w:rsidRDefault="00C3555C">
      <w:r>
        <w:t xml:space="preserve">Faber-Langendoen, D. and J.R. Tester. 1993. Oak mortality in sand savannas following drought in east-central Minnesota. Bulletin of the Torrey Botanical Club. 120 (3): 248-256. </w:t>
      </w:r>
    </w:p>
    <w:p w:rsidR="00C3555C" w:rsidP="00C3555C" w:rsidRDefault="00C3555C"/>
    <w:p w:rsidR="00C3555C" w:rsidP="00C3555C" w:rsidRDefault="00C3555C">
      <w:r>
        <w:t>Grimm, E.C. 1984. Fire and other factors controlling the Big Woods vegetation of Minnesota in the mid-nineteenth century. Ecological Monographs. 54(3): 291-311.</w:t>
      </w:r>
    </w:p>
    <w:p w:rsidR="00C3555C" w:rsidP="00C3555C" w:rsidRDefault="00C3555C"/>
    <w:p w:rsidR="00C3555C" w:rsidP="00C3555C" w:rsidRDefault="00C3555C">
      <w:r>
        <w:t xml:space="preserve">Kline, V.M. 1997. Orchards of oak and a sea of grass. In: S. Packard, S. and C.F. </w:t>
      </w:r>
      <w:proofErr w:type="spellStart"/>
      <w:r>
        <w:t>Mutel</w:t>
      </w:r>
      <w:proofErr w:type="spellEnd"/>
      <w:r>
        <w:t>, eds. The Tallgrass Restoration Handbook. Island Press, Washington, DC: 3-21.</w:t>
      </w:r>
    </w:p>
    <w:p w:rsidR="00C3555C" w:rsidP="00C3555C" w:rsidRDefault="00C3555C"/>
    <w:p w:rsidR="00C3555C" w:rsidP="00C3555C" w:rsidRDefault="00C3555C">
      <w:r>
        <w:t>Kost, M.A. 2004. Natural community abstract for woodland prairie. Michigan Natural Features Inventory, Lansing, MI. 8 pp.</w:t>
      </w:r>
    </w:p>
    <w:p w:rsidR="00C3555C" w:rsidP="00C3555C" w:rsidRDefault="00C3555C"/>
    <w:p w:rsidR="00C3555C" w:rsidP="00C3555C" w:rsidRDefault="00C3555C">
      <w:proofErr w:type="spellStart"/>
      <w:r>
        <w:t>Lanman</w:t>
      </w:r>
      <w:proofErr w:type="spellEnd"/>
      <w:r>
        <w:t>, C. 1871. The Red Book of Michigan: Civil, Military and Biographical History. E.B. Smith &amp; Company, Detroit, MI.</w:t>
      </w:r>
    </w:p>
    <w:p w:rsidR="00C3555C" w:rsidP="00C3555C" w:rsidRDefault="00C3555C"/>
    <w:p w:rsidR="00C3555C" w:rsidP="00C3555C" w:rsidRDefault="00C3555C">
      <w:r>
        <w:t xml:space="preserve">Leach, M.K. and L. Ross. 1995. Midwest oak ecosystems recovery plan: A call to action. </w:t>
      </w:r>
    </w:p>
    <w:p w:rsidR="00C3555C" w:rsidP="00C3555C" w:rsidRDefault="00C3555C">
      <w:r>
        <w:t>111 pp.</w:t>
      </w:r>
    </w:p>
    <w:p w:rsidR="00C3555C" w:rsidP="00C3555C" w:rsidRDefault="00C3555C"/>
    <w:p w:rsidR="00C3555C" w:rsidP="00C3555C" w:rsidRDefault="00C3555C">
      <w:r>
        <w:t xml:space="preserve">Leach, M.K. and T.J. </w:t>
      </w:r>
      <w:proofErr w:type="spellStart"/>
      <w:r>
        <w:t>Givnish</w:t>
      </w:r>
      <w:proofErr w:type="spellEnd"/>
      <w:r>
        <w:t>. 1999. Gradients in the composition, structure, and diversity of remnant oak savannas in southern Wisconsin. Ecological Monographs. 69(3): 353-374.</w:t>
      </w:r>
    </w:p>
    <w:p w:rsidR="00C3555C" w:rsidP="00C3555C" w:rsidRDefault="00C3555C"/>
    <w:p w:rsidR="00C3555C" w:rsidP="00C3555C" w:rsidRDefault="00C3555C">
      <w:r>
        <w:t xml:space="preserve">Leitner, L.A. C.P. Dunn, G.R. </w:t>
      </w:r>
      <w:proofErr w:type="spellStart"/>
      <w:r>
        <w:t>Guntenspergen</w:t>
      </w:r>
      <w:proofErr w:type="spellEnd"/>
      <w:r>
        <w:t>, F. Stearns and D.M. Sharpe 1991. Effects of site, landscape features, and fire regime on vegetation patterns in presettlement southern Wisconsin. Landscape Ecology. 5(4): 203-217.</w:t>
      </w:r>
    </w:p>
    <w:p w:rsidR="00C3555C" w:rsidP="00C3555C" w:rsidRDefault="00C3555C"/>
    <w:p w:rsidR="00C3555C" w:rsidP="00C3555C" w:rsidRDefault="00C3555C">
      <w:r>
        <w:t xml:space="preserve">McClain, W.E., M.A. Jenkins, S.E. Jenkins and J.E. </w:t>
      </w:r>
      <w:proofErr w:type="spellStart"/>
      <w:r>
        <w:t>Ebinger</w:t>
      </w:r>
      <w:proofErr w:type="spellEnd"/>
      <w:r>
        <w:t xml:space="preserve"> 1993. Changes in the woody vegetation of a bur oak savanna remnant in central Illinois. Natural Areas Journal. 13(2): 108-114.</w:t>
      </w:r>
    </w:p>
    <w:p w:rsidR="00C3555C" w:rsidP="00C3555C" w:rsidRDefault="00C3555C"/>
    <w:p w:rsidR="00C3555C" w:rsidP="00C3555C" w:rsidRDefault="00C3555C">
      <w:r>
        <w:lastRenderedPageBreak/>
        <w:t>Michigan Natural Features Inventory, 2003. Draft description of Michigan natural community types. (Unpublished manuscript revised March 4, 2003.) Michigan Natural Features Inventory, Lansing, MI. 36 pp. http://www.msue.msu.edu/mnfi/lists/natural_community_types.pdf.</w:t>
      </w:r>
    </w:p>
    <w:p w:rsidR="00C3555C" w:rsidP="00C3555C" w:rsidRDefault="00C3555C"/>
    <w:p w:rsidR="00C3555C" w:rsidP="00C3555C" w:rsidRDefault="00C3555C">
      <w:r>
        <w:t>NatureServe. 2007. International Ecological Classification Standard: Terrestrial Ecological Classifications. NatureServe Central Databases. Arlington, VA. Data current as of 10 February 2007.</w:t>
      </w:r>
    </w:p>
    <w:p w:rsidR="00C3555C" w:rsidP="00C3555C" w:rsidRDefault="00C3555C"/>
    <w:p w:rsidR="00C3555C" w:rsidP="00C3555C" w:rsidRDefault="00C3555C">
      <w:r>
        <w:t xml:space="preserve">NatureServe, 2004. NatureServe Explorer: An online encyclopedia of life [web application]. Version 4.0. NatureServe, Arlington, VA. 11 September 2004 </w:t>
      </w:r>
    </w:p>
    <w:p w:rsidR="00C3555C" w:rsidP="00C3555C" w:rsidRDefault="00C3555C">
      <w:r>
        <w:t>&lt;http://www.natureserve.org/explorer&gt;.</w:t>
      </w:r>
    </w:p>
    <w:p w:rsidR="00C3555C" w:rsidP="00C3555C" w:rsidRDefault="00C3555C"/>
    <w:p w:rsidR="00C3555C" w:rsidP="00C3555C" w:rsidRDefault="00C3555C">
      <w:proofErr w:type="spellStart"/>
      <w:r>
        <w:t>Nuzzo</w:t>
      </w:r>
      <w:proofErr w:type="spellEnd"/>
      <w:r>
        <w:t>, V. 1986. Extent and status of Midwest oak savanna: Presettlement and 1985. Natural Areas Journal. 6(2): 6-36.</w:t>
      </w:r>
    </w:p>
    <w:p w:rsidR="00C3555C" w:rsidP="00C3555C" w:rsidRDefault="00C3555C"/>
    <w:p w:rsidR="00C3555C" w:rsidP="00C3555C" w:rsidRDefault="00C3555C">
      <w:r>
        <w:t>Packard, S. 1988. Just a few oddball species: Restoration and the rediscovery of the tallgrass savanna. Restoration and Management Notes. 6(1): 13-21.</w:t>
      </w:r>
    </w:p>
    <w:p w:rsidR="00C3555C" w:rsidP="00C3555C" w:rsidRDefault="00C3555C"/>
    <w:p w:rsidR="00C3555C" w:rsidP="00C3555C" w:rsidRDefault="00C3555C">
      <w:r>
        <w:t>Peters, B.C. 1970. Pioneer evaluation of the Kalamazoo County landscape. Michigan Academician. 3(2): 15-25.</w:t>
      </w:r>
    </w:p>
    <w:p w:rsidR="00C3555C" w:rsidP="00C3555C" w:rsidRDefault="00C3555C"/>
    <w:p w:rsidR="00C3555C" w:rsidP="00C3555C" w:rsidRDefault="00C3555C">
      <w:r>
        <w:t>Peterson, D.W. and P.B. Reich. 2001. Prescribed fire in oak savanna: Fire frequency effects on stand structure and dynamics. Ecological Applications. 11(3): 914-927.</w:t>
      </w:r>
    </w:p>
    <w:p w:rsidR="00C3555C" w:rsidP="00C3555C" w:rsidRDefault="00C3555C"/>
    <w:p w:rsidR="00C3555C" w:rsidP="00C3555C" w:rsidRDefault="00C3555C">
      <w:proofErr w:type="spellStart"/>
      <w:r>
        <w:t>Pruka</w:t>
      </w:r>
      <w:proofErr w:type="spellEnd"/>
      <w:r>
        <w:t>, B. 1995. Lists indicate recoverable oak savannas and oak woodlands in southern Wisconsin. Restoration and Management Notes 13(1): 124-126.</w:t>
      </w:r>
    </w:p>
    <w:p w:rsidR="00C3555C" w:rsidP="00C3555C" w:rsidRDefault="00C3555C"/>
    <w:p w:rsidR="00C3555C" w:rsidP="00C3555C" w:rsidRDefault="00C3555C">
      <w:proofErr w:type="spellStart"/>
      <w:r>
        <w:t>Pruka</w:t>
      </w:r>
      <w:proofErr w:type="spellEnd"/>
      <w:r>
        <w:t>, B. and D. Faber-Langendoen. 1995. Midwest oak ecosystem recovery plan: A call to action. Proceedings of the 1995 Midwest Oak Savanna and Woodland Ecosystem Conferences. 19 January 2004 http://www.epa.gov/glnpo/ecopage/upland/oak/oak95/app-b.htm.</w:t>
      </w:r>
    </w:p>
    <w:p w:rsidR="00C3555C" w:rsidP="00C3555C" w:rsidRDefault="00C3555C"/>
    <w:p w:rsidR="00C3555C" w:rsidP="00C3555C" w:rsidRDefault="00C3555C">
      <w:r>
        <w:t>Ritchie, M.E., D. Tilman and J.M.H. Knops. 1998. Herbivore effects on plant and nitrogen dynamics in oak savanna. Ecology. 79(1) 165-177.</w:t>
      </w:r>
    </w:p>
    <w:p w:rsidR="00C3555C" w:rsidP="00C3555C" w:rsidRDefault="00C3555C"/>
    <w:p w:rsidR="00C3555C" w:rsidP="00C3555C" w:rsidRDefault="00C3555C">
      <w:r>
        <w:t>Stout, A.B. 1946. The bur oak openings of southern Wisconsin. Transactions of the Wisconsin Academy of Science, Arts and Letters. 36: 141-161.</w:t>
      </w:r>
    </w:p>
    <w:p w:rsidRPr="00A43E41" w:rsidR="004D5F12" w:rsidP="00C3555C" w:rsidRDefault="004D5F12"/>
    <w:sectPr w:rsidRPr="00A43E41" w:rsidR="004D5F12" w:rsidSect="00FE41CA">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04D2" w:rsidRDefault="002F04D2">
      <w:r>
        <w:separator/>
      </w:r>
    </w:p>
  </w:endnote>
  <w:endnote w:type="continuationSeparator" w:id="0">
    <w:p w:rsidR="002F04D2" w:rsidRDefault="002F04D2">
      <w:r>
        <w:continuationSeparator/>
      </w:r>
    </w:p>
  </w:endnote>
  <w:endnote w:type="continuationNotice" w:id="1">
    <w:p w:rsidR="002F04D2" w:rsidRDefault="002F04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545E" w:rsidRDefault="0016545E" w:rsidP="00C3555C">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04D2" w:rsidRDefault="002F04D2">
      <w:r>
        <w:separator/>
      </w:r>
    </w:p>
  </w:footnote>
  <w:footnote w:type="continuationSeparator" w:id="0">
    <w:p w:rsidR="002F04D2" w:rsidRDefault="002F04D2">
      <w:r>
        <w:continuationSeparator/>
      </w:r>
    </w:p>
  </w:footnote>
  <w:footnote w:type="continuationNotice" w:id="1">
    <w:p w:rsidR="002F04D2" w:rsidRDefault="002F04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545E" w:rsidRDefault="0016545E" w:rsidP="00C3555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555C"/>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3C47"/>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4775E"/>
    <w:rsid w:val="00050E14"/>
    <w:rsid w:val="0005109A"/>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11FE"/>
    <w:rsid w:val="00092456"/>
    <w:rsid w:val="00093670"/>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ADB"/>
    <w:rsid w:val="00103D06"/>
    <w:rsid w:val="001051B6"/>
    <w:rsid w:val="001106AF"/>
    <w:rsid w:val="00112D92"/>
    <w:rsid w:val="00113A24"/>
    <w:rsid w:val="00113AC2"/>
    <w:rsid w:val="00113BA7"/>
    <w:rsid w:val="00114BB0"/>
    <w:rsid w:val="00114D9E"/>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5016"/>
    <w:rsid w:val="001368CB"/>
    <w:rsid w:val="00140332"/>
    <w:rsid w:val="00145016"/>
    <w:rsid w:val="001463FF"/>
    <w:rsid w:val="00147227"/>
    <w:rsid w:val="0014767C"/>
    <w:rsid w:val="00153793"/>
    <w:rsid w:val="001537BF"/>
    <w:rsid w:val="001555EE"/>
    <w:rsid w:val="001564EE"/>
    <w:rsid w:val="00157317"/>
    <w:rsid w:val="001601C3"/>
    <w:rsid w:val="00163032"/>
    <w:rsid w:val="0016314E"/>
    <w:rsid w:val="0016545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85985"/>
    <w:rsid w:val="00190A7C"/>
    <w:rsid w:val="00191991"/>
    <w:rsid w:val="00191C68"/>
    <w:rsid w:val="00192859"/>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669F"/>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04D2"/>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C6A"/>
    <w:rsid w:val="00320D5A"/>
    <w:rsid w:val="00323A93"/>
    <w:rsid w:val="003301EC"/>
    <w:rsid w:val="00331380"/>
    <w:rsid w:val="0033425A"/>
    <w:rsid w:val="003342BF"/>
    <w:rsid w:val="00334753"/>
    <w:rsid w:val="00336475"/>
    <w:rsid w:val="003379B5"/>
    <w:rsid w:val="00342406"/>
    <w:rsid w:val="00344E01"/>
    <w:rsid w:val="00345D1D"/>
    <w:rsid w:val="0034646C"/>
    <w:rsid w:val="003506B1"/>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E0C"/>
    <w:rsid w:val="003C5F58"/>
    <w:rsid w:val="003C6CFB"/>
    <w:rsid w:val="003D195A"/>
    <w:rsid w:val="003D3D8F"/>
    <w:rsid w:val="003D4155"/>
    <w:rsid w:val="003D41E3"/>
    <w:rsid w:val="003D667E"/>
    <w:rsid w:val="003D7188"/>
    <w:rsid w:val="003E0BB2"/>
    <w:rsid w:val="003E0D94"/>
    <w:rsid w:val="003E13AC"/>
    <w:rsid w:val="003E30D6"/>
    <w:rsid w:val="003E4161"/>
    <w:rsid w:val="003E434C"/>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6C64"/>
    <w:rsid w:val="004F7CCB"/>
    <w:rsid w:val="00503E44"/>
    <w:rsid w:val="005060B2"/>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1B4"/>
    <w:rsid w:val="00522705"/>
    <w:rsid w:val="00522769"/>
    <w:rsid w:val="00522DA8"/>
    <w:rsid w:val="0052318C"/>
    <w:rsid w:val="00523A6C"/>
    <w:rsid w:val="00525CCF"/>
    <w:rsid w:val="00526D42"/>
    <w:rsid w:val="00527467"/>
    <w:rsid w:val="00531069"/>
    <w:rsid w:val="00531D5A"/>
    <w:rsid w:val="00532DE8"/>
    <w:rsid w:val="00534DFA"/>
    <w:rsid w:val="00534E2F"/>
    <w:rsid w:val="005365CB"/>
    <w:rsid w:val="00543ADE"/>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737"/>
    <w:rsid w:val="00565F86"/>
    <w:rsid w:val="00566E2D"/>
    <w:rsid w:val="00570787"/>
    <w:rsid w:val="00572597"/>
    <w:rsid w:val="00572B70"/>
    <w:rsid w:val="00573898"/>
    <w:rsid w:val="00573E56"/>
    <w:rsid w:val="00573F86"/>
    <w:rsid w:val="005747FE"/>
    <w:rsid w:val="00575FB2"/>
    <w:rsid w:val="00581C1D"/>
    <w:rsid w:val="0058243A"/>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778E"/>
    <w:rsid w:val="005F2449"/>
    <w:rsid w:val="005F333A"/>
    <w:rsid w:val="005F3E35"/>
    <w:rsid w:val="005F4DE1"/>
    <w:rsid w:val="005F5DB6"/>
    <w:rsid w:val="005F6545"/>
    <w:rsid w:val="005F6DAF"/>
    <w:rsid w:val="005F71C5"/>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34D6"/>
    <w:rsid w:val="006844F4"/>
    <w:rsid w:val="0068673F"/>
    <w:rsid w:val="00686EED"/>
    <w:rsid w:val="006909B7"/>
    <w:rsid w:val="00691641"/>
    <w:rsid w:val="00691897"/>
    <w:rsid w:val="00691C3A"/>
    <w:rsid w:val="0069247D"/>
    <w:rsid w:val="0069282B"/>
    <w:rsid w:val="0069718A"/>
    <w:rsid w:val="00697394"/>
    <w:rsid w:val="00697A0F"/>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6CDD"/>
    <w:rsid w:val="006C774F"/>
    <w:rsid w:val="006C7F1C"/>
    <w:rsid w:val="006D2137"/>
    <w:rsid w:val="006D5D9D"/>
    <w:rsid w:val="006E3196"/>
    <w:rsid w:val="006E3E5C"/>
    <w:rsid w:val="006E4147"/>
    <w:rsid w:val="006E5178"/>
    <w:rsid w:val="006E59C5"/>
    <w:rsid w:val="006E6047"/>
    <w:rsid w:val="006E6371"/>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1E45"/>
    <w:rsid w:val="007D282F"/>
    <w:rsid w:val="007D4159"/>
    <w:rsid w:val="007E212C"/>
    <w:rsid w:val="007E4590"/>
    <w:rsid w:val="007E4B31"/>
    <w:rsid w:val="007E54DE"/>
    <w:rsid w:val="007F1781"/>
    <w:rsid w:val="007F1D7A"/>
    <w:rsid w:val="007F27E4"/>
    <w:rsid w:val="007F33B2"/>
    <w:rsid w:val="007F4D8E"/>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14940"/>
    <w:rsid w:val="008173D8"/>
    <w:rsid w:val="00821B0F"/>
    <w:rsid w:val="00824809"/>
    <w:rsid w:val="00826176"/>
    <w:rsid w:val="00826B9D"/>
    <w:rsid w:val="00826D88"/>
    <w:rsid w:val="00826E9C"/>
    <w:rsid w:val="00830E96"/>
    <w:rsid w:val="008317C0"/>
    <w:rsid w:val="008327C1"/>
    <w:rsid w:val="0083303E"/>
    <w:rsid w:val="0083523E"/>
    <w:rsid w:val="00842A48"/>
    <w:rsid w:val="00843859"/>
    <w:rsid w:val="00843D48"/>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841"/>
    <w:rsid w:val="00867BEE"/>
    <w:rsid w:val="00867FE9"/>
    <w:rsid w:val="00880246"/>
    <w:rsid w:val="00880A64"/>
    <w:rsid w:val="00880D0F"/>
    <w:rsid w:val="008826C7"/>
    <w:rsid w:val="0088338F"/>
    <w:rsid w:val="00883511"/>
    <w:rsid w:val="0088604E"/>
    <w:rsid w:val="00886487"/>
    <w:rsid w:val="00887FAA"/>
    <w:rsid w:val="00892897"/>
    <w:rsid w:val="008959BF"/>
    <w:rsid w:val="00897508"/>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273F"/>
    <w:rsid w:val="008E6A05"/>
    <w:rsid w:val="008E6E39"/>
    <w:rsid w:val="008E72B1"/>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2FE0"/>
    <w:rsid w:val="00953881"/>
    <w:rsid w:val="0095503B"/>
    <w:rsid w:val="00955342"/>
    <w:rsid w:val="00955A66"/>
    <w:rsid w:val="00955BB4"/>
    <w:rsid w:val="00956116"/>
    <w:rsid w:val="00956204"/>
    <w:rsid w:val="009574E4"/>
    <w:rsid w:val="00960066"/>
    <w:rsid w:val="009600A0"/>
    <w:rsid w:val="0096072E"/>
    <w:rsid w:val="009611AB"/>
    <w:rsid w:val="0096167C"/>
    <w:rsid w:val="009618FB"/>
    <w:rsid w:val="00961968"/>
    <w:rsid w:val="0096336D"/>
    <w:rsid w:val="00964894"/>
    <w:rsid w:val="00967423"/>
    <w:rsid w:val="00967C07"/>
    <w:rsid w:val="00972F2E"/>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A42"/>
    <w:rsid w:val="009C52D4"/>
    <w:rsid w:val="009C78BA"/>
    <w:rsid w:val="009C7CE5"/>
    <w:rsid w:val="009D2178"/>
    <w:rsid w:val="009D576B"/>
    <w:rsid w:val="009D6227"/>
    <w:rsid w:val="009D688E"/>
    <w:rsid w:val="009D6C73"/>
    <w:rsid w:val="009E0DB5"/>
    <w:rsid w:val="009E3699"/>
    <w:rsid w:val="009E4C73"/>
    <w:rsid w:val="009E621C"/>
    <w:rsid w:val="009E6CD9"/>
    <w:rsid w:val="009E72B2"/>
    <w:rsid w:val="009F01E8"/>
    <w:rsid w:val="009F119F"/>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30CB2"/>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5F93"/>
    <w:rsid w:val="00AC778A"/>
    <w:rsid w:val="00AD0A16"/>
    <w:rsid w:val="00AD207D"/>
    <w:rsid w:val="00AD3828"/>
    <w:rsid w:val="00AD50BB"/>
    <w:rsid w:val="00AD5E0C"/>
    <w:rsid w:val="00AE18EA"/>
    <w:rsid w:val="00AE1BD9"/>
    <w:rsid w:val="00AE4E67"/>
    <w:rsid w:val="00AE67E5"/>
    <w:rsid w:val="00AE7D70"/>
    <w:rsid w:val="00AF0530"/>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854"/>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346C"/>
    <w:rsid w:val="00BB3DF1"/>
    <w:rsid w:val="00BC02E8"/>
    <w:rsid w:val="00BC19D1"/>
    <w:rsid w:val="00BC3E94"/>
    <w:rsid w:val="00BC4BEC"/>
    <w:rsid w:val="00BC502D"/>
    <w:rsid w:val="00BC5645"/>
    <w:rsid w:val="00BD0742"/>
    <w:rsid w:val="00BD0988"/>
    <w:rsid w:val="00BD126B"/>
    <w:rsid w:val="00BD25B9"/>
    <w:rsid w:val="00BD2EF2"/>
    <w:rsid w:val="00BD3B52"/>
    <w:rsid w:val="00BD72CC"/>
    <w:rsid w:val="00BE18D7"/>
    <w:rsid w:val="00BE47CE"/>
    <w:rsid w:val="00BE47D0"/>
    <w:rsid w:val="00BE537C"/>
    <w:rsid w:val="00BE7010"/>
    <w:rsid w:val="00BF07B2"/>
    <w:rsid w:val="00BF1600"/>
    <w:rsid w:val="00BF177F"/>
    <w:rsid w:val="00BF27F2"/>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B99"/>
    <w:rsid w:val="00C24F76"/>
    <w:rsid w:val="00C25C0D"/>
    <w:rsid w:val="00C26399"/>
    <w:rsid w:val="00C30E54"/>
    <w:rsid w:val="00C3181B"/>
    <w:rsid w:val="00C3230C"/>
    <w:rsid w:val="00C3298F"/>
    <w:rsid w:val="00C34356"/>
    <w:rsid w:val="00C34BB1"/>
    <w:rsid w:val="00C35432"/>
    <w:rsid w:val="00C3555C"/>
    <w:rsid w:val="00C35DDE"/>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6232A"/>
    <w:rsid w:val="00C6349A"/>
    <w:rsid w:val="00C63B25"/>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4E4C"/>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064E5"/>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69FB"/>
    <w:rsid w:val="00D96D94"/>
    <w:rsid w:val="00D9735A"/>
    <w:rsid w:val="00D973A5"/>
    <w:rsid w:val="00D97E60"/>
    <w:rsid w:val="00DA2326"/>
    <w:rsid w:val="00DA2790"/>
    <w:rsid w:val="00DA6645"/>
    <w:rsid w:val="00DA6FE1"/>
    <w:rsid w:val="00DA7F1A"/>
    <w:rsid w:val="00DB1F84"/>
    <w:rsid w:val="00DB271B"/>
    <w:rsid w:val="00DB291F"/>
    <w:rsid w:val="00DB4F3A"/>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485D"/>
    <w:rsid w:val="00DF4BEF"/>
    <w:rsid w:val="00DF7C21"/>
    <w:rsid w:val="00E01516"/>
    <w:rsid w:val="00E01EC8"/>
    <w:rsid w:val="00E024C6"/>
    <w:rsid w:val="00E02589"/>
    <w:rsid w:val="00E02CF7"/>
    <w:rsid w:val="00E0390A"/>
    <w:rsid w:val="00E06044"/>
    <w:rsid w:val="00E07EC2"/>
    <w:rsid w:val="00E10833"/>
    <w:rsid w:val="00E10A54"/>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B28"/>
    <w:rsid w:val="00E42A66"/>
    <w:rsid w:val="00E44DBF"/>
    <w:rsid w:val="00E5208B"/>
    <w:rsid w:val="00E537D9"/>
    <w:rsid w:val="00E53ACC"/>
    <w:rsid w:val="00E55782"/>
    <w:rsid w:val="00E57C26"/>
    <w:rsid w:val="00E61F9B"/>
    <w:rsid w:val="00E634A7"/>
    <w:rsid w:val="00E66502"/>
    <w:rsid w:val="00E67C54"/>
    <w:rsid w:val="00E741B2"/>
    <w:rsid w:val="00E747AD"/>
    <w:rsid w:val="00E75D01"/>
    <w:rsid w:val="00E75EC4"/>
    <w:rsid w:val="00E77F24"/>
    <w:rsid w:val="00E80EA4"/>
    <w:rsid w:val="00E813CF"/>
    <w:rsid w:val="00E81752"/>
    <w:rsid w:val="00E83022"/>
    <w:rsid w:val="00E86BED"/>
    <w:rsid w:val="00E9262C"/>
    <w:rsid w:val="00E92E67"/>
    <w:rsid w:val="00E94483"/>
    <w:rsid w:val="00E95530"/>
    <w:rsid w:val="00E96557"/>
    <w:rsid w:val="00E967B5"/>
    <w:rsid w:val="00E97299"/>
    <w:rsid w:val="00EA0545"/>
    <w:rsid w:val="00EA1478"/>
    <w:rsid w:val="00EA459B"/>
    <w:rsid w:val="00EB0414"/>
    <w:rsid w:val="00EB1038"/>
    <w:rsid w:val="00EB161D"/>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175E"/>
    <w:rsid w:val="00F03E2D"/>
    <w:rsid w:val="00F042DA"/>
    <w:rsid w:val="00F04BE2"/>
    <w:rsid w:val="00F05351"/>
    <w:rsid w:val="00F06610"/>
    <w:rsid w:val="00F07BBB"/>
    <w:rsid w:val="00F10225"/>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76F5"/>
    <w:rsid w:val="00F617AF"/>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2055"/>
    <w:rsid w:val="00FB25A2"/>
    <w:rsid w:val="00FB2724"/>
    <w:rsid w:val="00FB6F84"/>
    <w:rsid w:val="00FB7ABC"/>
    <w:rsid w:val="00FB7AF8"/>
    <w:rsid w:val="00FB7BF3"/>
    <w:rsid w:val="00FC0932"/>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24CE2C"/>
  <w15:docId w15:val="{A9A21CB8-9E43-43DE-95E6-7CBB13D30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16545E"/>
    <w:rPr>
      <w:rFonts w:ascii="Tahoma" w:hAnsi="Tahoma" w:cs="Tahoma"/>
      <w:sz w:val="16"/>
      <w:szCs w:val="16"/>
    </w:rPr>
  </w:style>
  <w:style w:type="character" w:customStyle="1" w:styleId="BalloonTextChar">
    <w:name w:val="Balloon Text Char"/>
    <w:basedOn w:val="DefaultParagraphFont"/>
    <w:link w:val="BalloonText"/>
    <w:uiPriority w:val="99"/>
    <w:semiHidden/>
    <w:rsid w:val="0016545E"/>
    <w:rPr>
      <w:rFonts w:ascii="Tahoma" w:hAnsi="Tahoma" w:cs="Tahoma"/>
      <w:sz w:val="16"/>
      <w:szCs w:val="16"/>
    </w:rPr>
  </w:style>
  <w:style w:type="character" w:styleId="Hyperlink">
    <w:name w:val="Hyperlink"/>
    <w:basedOn w:val="DefaultParagraphFont"/>
    <w:unhideWhenUsed/>
    <w:rsid w:val="0016545E"/>
    <w:rPr>
      <w:color w:val="0000FF" w:themeColor="hyperlink"/>
      <w:u w:val="single"/>
    </w:rPr>
  </w:style>
  <w:style w:type="paragraph" w:styleId="ListParagraph">
    <w:name w:val="List Paragraph"/>
    <w:basedOn w:val="Normal"/>
    <w:uiPriority w:val="34"/>
    <w:qFormat/>
    <w:rsid w:val="009E6CD9"/>
    <w:pPr>
      <w:ind w:left="720"/>
    </w:pPr>
    <w:rPr>
      <w:rFonts w:ascii="Calibri" w:eastAsiaTheme="minorHAnsi" w:hAnsi="Calibri"/>
      <w:sz w:val="22"/>
      <w:szCs w:val="22"/>
    </w:rPr>
  </w:style>
  <w:style w:type="character" w:customStyle="1" w:styleId="spellingerror">
    <w:name w:val="spellingerror"/>
    <w:basedOn w:val="DefaultParagraphFont"/>
    <w:rsid w:val="00033C47"/>
  </w:style>
  <w:style w:type="character" w:customStyle="1" w:styleId="normaltextrun1">
    <w:name w:val="normaltextrun1"/>
    <w:basedOn w:val="DefaultParagraphFont"/>
    <w:rsid w:val="00033C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4796539">
      <w:bodyDiv w:val="1"/>
      <w:marLeft w:val="0"/>
      <w:marRight w:val="0"/>
      <w:marTop w:val="0"/>
      <w:marBottom w:val="0"/>
      <w:divBdr>
        <w:top w:val="none" w:sz="0" w:space="0" w:color="auto"/>
        <w:left w:val="none" w:sz="0" w:space="0" w:color="auto"/>
        <w:bottom w:val="none" w:sz="0" w:space="0" w:color="auto"/>
        <w:right w:val="none" w:sz="0" w:space="0" w:color="auto"/>
      </w:divBdr>
    </w:div>
    <w:div w:id="2048144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3</TotalTime>
  <Pages>9</Pages>
  <Words>3165</Words>
  <Characters>18041</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5</cp:revision>
  <cp:lastPrinted>2014-08-21T14:54:00Z</cp:lastPrinted>
  <dcterms:created xsi:type="dcterms:W3CDTF">2018-04-12T21:50:00Z</dcterms:created>
  <dcterms:modified xsi:type="dcterms:W3CDTF">2018-06-13T17:47:00Z</dcterms:modified>
</cp:coreProperties>
</file>